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1AFD47" w14:textId="37A85B17" w:rsidR="00581337" w:rsidRPr="0015688A" w:rsidRDefault="00581337" w:rsidP="00581337">
      <w:pPr>
        <w:pStyle w:val="CRCoverPage"/>
        <w:tabs>
          <w:tab w:val="right" w:pos="9639"/>
        </w:tabs>
        <w:spacing w:after="0"/>
        <w:rPr>
          <w:b/>
          <w:i/>
          <w:noProof/>
          <w:sz w:val="28"/>
        </w:rPr>
      </w:pPr>
      <w:bookmarkStart w:id="0" w:name="_Hlk33543480"/>
      <w:bookmarkStart w:id="1" w:name="_Hlk512500343"/>
      <w:bookmarkStart w:id="2" w:name="_Toc52787530"/>
      <w:bookmarkStart w:id="3" w:name="_Toc52787711"/>
      <w:bookmarkStart w:id="4" w:name="_Toc75906933"/>
      <w:bookmarkStart w:id="5" w:name="_Toc75907270"/>
      <w:r w:rsidRPr="0015688A">
        <w:rPr>
          <w:b/>
          <w:noProof/>
          <w:sz w:val="24"/>
        </w:rPr>
        <w:t>3GPP TSG-</w:t>
      </w:r>
      <w:r w:rsidR="00413D60" w:rsidRPr="0015688A">
        <w:fldChar w:fldCharType="begin"/>
      </w:r>
      <w:r w:rsidR="00413D60" w:rsidRPr="0015688A">
        <w:instrText xml:space="preserve"> DOCPROPERTY  TSG/WGRef  \* MERGEFORMAT </w:instrText>
      </w:r>
      <w:r w:rsidR="00413D60" w:rsidRPr="0015688A">
        <w:fldChar w:fldCharType="separate"/>
      </w:r>
      <w:r w:rsidRPr="0015688A">
        <w:rPr>
          <w:b/>
          <w:noProof/>
          <w:sz w:val="24"/>
        </w:rPr>
        <w:t>RAN5</w:t>
      </w:r>
      <w:r w:rsidR="00413D60" w:rsidRPr="0015688A">
        <w:rPr>
          <w:b/>
          <w:noProof/>
          <w:sz w:val="24"/>
        </w:rPr>
        <w:fldChar w:fldCharType="end"/>
      </w:r>
      <w:r w:rsidRPr="0015688A">
        <w:rPr>
          <w:b/>
          <w:noProof/>
          <w:sz w:val="24"/>
        </w:rPr>
        <w:t xml:space="preserve"> Meeting #</w:t>
      </w:r>
      <w:r w:rsidR="00413D60" w:rsidRPr="0015688A">
        <w:fldChar w:fldCharType="begin"/>
      </w:r>
      <w:r w:rsidR="00413D60" w:rsidRPr="0015688A">
        <w:instrText xml:space="preserve"> DOCPROPERTY  MtgSeq  \* MERGEFORMAT </w:instrText>
      </w:r>
      <w:r w:rsidR="00413D60" w:rsidRPr="0015688A">
        <w:fldChar w:fldCharType="separate"/>
      </w:r>
      <w:r w:rsidRPr="0015688A">
        <w:rPr>
          <w:b/>
          <w:noProof/>
          <w:sz w:val="24"/>
        </w:rPr>
        <w:t>92</w:t>
      </w:r>
      <w:r w:rsidR="00413D60" w:rsidRPr="0015688A">
        <w:rPr>
          <w:b/>
          <w:noProof/>
          <w:sz w:val="24"/>
        </w:rPr>
        <w:fldChar w:fldCharType="end"/>
      </w:r>
      <w:r w:rsidR="00413D60" w:rsidRPr="0015688A">
        <w:fldChar w:fldCharType="begin"/>
      </w:r>
      <w:r w:rsidR="00413D60" w:rsidRPr="0015688A">
        <w:instrText xml:space="preserve"> DOCPROPERTY  MtgTitle  \* MERGEFORMAT </w:instrText>
      </w:r>
      <w:r w:rsidR="00413D60" w:rsidRPr="0015688A">
        <w:fldChar w:fldCharType="separate"/>
      </w:r>
      <w:r w:rsidRPr="0015688A">
        <w:rPr>
          <w:b/>
          <w:noProof/>
          <w:sz w:val="24"/>
        </w:rPr>
        <w:t>-e</w:t>
      </w:r>
      <w:r w:rsidR="00413D60" w:rsidRPr="0015688A">
        <w:rPr>
          <w:b/>
          <w:noProof/>
          <w:sz w:val="24"/>
        </w:rPr>
        <w:fldChar w:fldCharType="end"/>
      </w:r>
      <w:r w:rsidRPr="0015688A">
        <w:rPr>
          <w:b/>
          <w:i/>
          <w:noProof/>
          <w:sz w:val="28"/>
        </w:rPr>
        <w:tab/>
      </w:r>
      <w:r w:rsidR="0015688A" w:rsidRPr="0015688A">
        <w:rPr>
          <w:b/>
          <w:i/>
          <w:noProof/>
          <w:sz w:val="28"/>
        </w:rPr>
        <w:t>R5-216345</w:t>
      </w:r>
    </w:p>
    <w:p w14:paraId="7473516D" w14:textId="77777777" w:rsidR="00581337" w:rsidRPr="0015688A" w:rsidRDefault="00413D60" w:rsidP="00581337">
      <w:pPr>
        <w:pStyle w:val="CRCoverPage"/>
        <w:outlineLvl w:val="0"/>
        <w:rPr>
          <w:b/>
          <w:noProof/>
          <w:sz w:val="24"/>
        </w:rPr>
      </w:pPr>
      <w:r w:rsidRPr="0015688A">
        <w:fldChar w:fldCharType="begin"/>
      </w:r>
      <w:r w:rsidRPr="0015688A">
        <w:instrText xml:space="preserve"> DOCPROPERTY  Location  \* MERGEFORMAT </w:instrText>
      </w:r>
      <w:r w:rsidRPr="0015688A">
        <w:fldChar w:fldCharType="separate"/>
      </w:r>
      <w:r w:rsidR="00581337" w:rsidRPr="0015688A">
        <w:rPr>
          <w:b/>
          <w:noProof/>
          <w:sz w:val="24"/>
        </w:rPr>
        <w:t>Online</w:t>
      </w:r>
      <w:r w:rsidRPr="0015688A">
        <w:rPr>
          <w:b/>
          <w:noProof/>
          <w:sz w:val="24"/>
        </w:rPr>
        <w:fldChar w:fldCharType="end"/>
      </w:r>
      <w:r w:rsidR="00581337" w:rsidRPr="0015688A">
        <w:rPr>
          <w:b/>
          <w:noProof/>
          <w:sz w:val="24"/>
        </w:rPr>
        <w:t xml:space="preserve">, </w:t>
      </w:r>
      <w:r w:rsidR="00581337" w:rsidRPr="0015688A">
        <w:fldChar w:fldCharType="begin"/>
      </w:r>
      <w:r w:rsidR="00581337" w:rsidRPr="0015688A">
        <w:instrText xml:space="preserve"> DOCPROPERTY  Country  \* MERGEFORMAT </w:instrText>
      </w:r>
      <w:r w:rsidR="00581337" w:rsidRPr="0015688A">
        <w:fldChar w:fldCharType="end"/>
      </w:r>
      <w:r w:rsidR="00581337" w:rsidRPr="0015688A">
        <w:rPr>
          <w:b/>
          <w:noProof/>
          <w:sz w:val="24"/>
        </w:rPr>
        <w:t xml:space="preserve">, </w:t>
      </w:r>
      <w:r w:rsidRPr="0015688A">
        <w:fldChar w:fldCharType="begin"/>
      </w:r>
      <w:r w:rsidRPr="0015688A">
        <w:instrText xml:space="preserve"> DOCPROPERTY  StartDate  \* MERGEFORMAT </w:instrText>
      </w:r>
      <w:r w:rsidRPr="0015688A">
        <w:fldChar w:fldCharType="separate"/>
      </w:r>
      <w:r w:rsidR="00581337" w:rsidRPr="0015688A">
        <w:rPr>
          <w:b/>
          <w:noProof/>
          <w:sz w:val="24"/>
        </w:rPr>
        <w:t>16th Aug 2021</w:t>
      </w:r>
      <w:r w:rsidRPr="0015688A">
        <w:rPr>
          <w:b/>
          <w:noProof/>
          <w:sz w:val="24"/>
        </w:rPr>
        <w:fldChar w:fldCharType="end"/>
      </w:r>
      <w:r w:rsidR="00581337" w:rsidRPr="0015688A">
        <w:rPr>
          <w:b/>
          <w:noProof/>
          <w:sz w:val="24"/>
        </w:rPr>
        <w:t xml:space="preserve"> - </w:t>
      </w:r>
      <w:r w:rsidRPr="0015688A">
        <w:fldChar w:fldCharType="begin"/>
      </w:r>
      <w:r w:rsidRPr="0015688A">
        <w:instrText xml:space="preserve"> DOCPROPERTY  EndDate  \* MERGEFORMAT </w:instrText>
      </w:r>
      <w:r w:rsidRPr="0015688A">
        <w:fldChar w:fldCharType="separate"/>
      </w:r>
      <w:r w:rsidR="00581337" w:rsidRPr="0015688A">
        <w:rPr>
          <w:b/>
          <w:noProof/>
          <w:sz w:val="24"/>
        </w:rPr>
        <w:t>27th Aug 2021</w:t>
      </w:r>
      <w:r w:rsidRPr="0015688A">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81337" w:rsidRPr="0015688A" w14:paraId="4C3CAD16" w14:textId="77777777" w:rsidTr="00581337">
        <w:tc>
          <w:tcPr>
            <w:tcW w:w="9641" w:type="dxa"/>
            <w:gridSpan w:val="9"/>
            <w:tcBorders>
              <w:top w:val="single" w:sz="4" w:space="0" w:color="auto"/>
              <w:left w:val="single" w:sz="4" w:space="0" w:color="auto"/>
              <w:bottom w:val="nil"/>
              <w:right w:val="single" w:sz="4" w:space="0" w:color="auto"/>
            </w:tcBorders>
            <w:hideMark/>
          </w:tcPr>
          <w:p w14:paraId="0707AB20" w14:textId="77777777" w:rsidR="00581337" w:rsidRPr="0015688A" w:rsidRDefault="00581337" w:rsidP="00581337">
            <w:pPr>
              <w:pStyle w:val="CRCoverPage"/>
              <w:spacing w:after="0"/>
              <w:jc w:val="right"/>
              <w:rPr>
                <w:i/>
                <w:noProof/>
                <w:lang w:eastAsia="fr-FR"/>
              </w:rPr>
            </w:pPr>
            <w:r w:rsidRPr="0015688A">
              <w:rPr>
                <w:i/>
                <w:noProof/>
                <w:sz w:val="14"/>
                <w:lang w:eastAsia="fr-FR"/>
              </w:rPr>
              <w:t>CR-Form-v12.1</w:t>
            </w:r>
          </w:p>
        </w:tc>
      </w:tr>
      <w:tr w:rsidR="00581337" w:rsidRPr="0015688A" w14:paraId="108E9B6C" w14:textId="77777777" w:rsidTr="00581337">
        <w:tc>
          <w:tcPr>
            <w:tcW w:w="9641" w:type="dxa"/>
            <w:gridSpan w:val="9"/>
            <w:tcBorders>
              <w:top w:val="nil"/>
              <w:left w:val="single" w:sz="4" w:space="0" w:color="auto"/>
              <w:bottom w:val="nil"/>
              <w:right w:val="single" w:sz="4" w:space="0" w:color="auto"/>
            </w:tcBorders>
            <w:hideMark/>
          </w:tcPr>
          <w:p w14:paraId="4EC90340" w14:textId="77777777" w:rsidR="00581337" w:rsidRPr="0015688A" w:rsidRDefault="00581337" w:rsidP="00581337">
            <w:pPr>
              <w:pStyle w:val="CRCoverPage"/>
              <w:spacing w:after="0"/>
              <w:jc w:val="center"/>
              <w:rPr>
                <w:noProof/>
                <w:lang w:eastAsia="fr-FR"/>
              </w:rPr>
            </w:pPr>
            <w:r w:rsidRPr="0015688A">
              <w:rPr>
                <w:b/>
                <w:noProof/>
                <w:sz w:val="32"/>
                <w:lang w:eastAsia="fr-FR"/>
              </w:rPr>
              <w:t>CHANGE REQUEST</w:t>
            </w:r>
          </w:p>
        </w:tc>
      </w:tr>
      <w:tr w:rsidR="00581337" w:rsidRPr="0015688A" w14:paraId="2F5619BA" w14:textId="77777777" w:rsidTr="00581337">
        <w:tc>
          <w:tcPr>
            <w:tcW w:w="9641" w:type="dxa"/>
            <w:gridSpan w:val="9"/>
            <w:tcBorders>
              <w:top w:val="nil"/>
              <w:left w:val="single" w:sz="4" w:space="0" w:color="auto"/>
              <w:bottom w:val="nil"/>
              <w:right w:val="single" w:sz="4" w:space="0" w:color="auto"/>
            </w:tcBorders>
          </w:tcPr>
          <w:p w14:paraId="49ED4AA9" w14:textId="77777777" w:rsidR="00581337" w:rsidRPr="0015688A" w:rsidRDefault="00581337" w:rsidP="00581337">
            <w:pPr>
              <w:pStyle w:val="CRCoverPage"/>
              <w:spacing w:after="0"/>
              <w:rPr>
                <w:noProof/>
                <w:sz w:val="8"/>
                <w:szCs w:val="8"/>
                <w:lang w:eastAsia="fr-FR"/>
              </w:rPr>
            </w:pPr>
          </w:p>
        </w:tc>
      </w:tr>
      <w:tr w:rsidR="00581337" w:rsidRPr="0015688A" w14:paraId="571A2B4E" w14:textId="77777777" w:rsidTr="00581337">
        <w:tc>
          <w:tcPr>
            <w:tcW w:w="142" w:type="dxa"/>
            <w:tcBorders>
              <w:top w:val="nil"/>
              <w:left w:val="single" w:sz="4" w:space="0" w:color="auto"/>
              <w:bottom w:val="nil"/>
              <w:right w:val="nil"/>
            </w:tcBorders>
          </w:tcPr>
          <w:p w14:paraId="1525B05E" w14:textId="77777777" w:rsidR="00581337" w:rsidRPr="0015688A" w:rsidRDefault="00581337" w:rsidP="00581337">
            <w:pPr>
              <w:pStyle w:val="CRCoverPage"/>
              <w:spacing w:after="0"/>
              <w:jc w:val="right"/>
              <w:rPr>
                <w:noProof/>
                <w:lang w:eastAsia="fr-FR"/>
              </w:rPr>
            </w:pPr>
          </w:p>
        </w:tc>
        <w:tc>
          <w:tcPr>
            <w:tcW w:w="1559" w:type="dxa"/>
            <w:shd w:val="pct30" w:color="FFFF00" w:fill="auto"/>
            <w:hideMark/>
          </w:tcPr>
          <w:p w14:paraId="61EBB7AD" w14:textId="77777777" w:rsidR="00581337" w:rsidRPr="0015688A" w:rsidRDefault="00581337" w:rsidP="00581337">
            <w:pPr>
              <w:pStyle w:val="CRCoverPage"/>
              <w:spacing w:after="0"/>
              <w:jc w:val="right"/>
              <w:rPr>
                <w:b/>
                <w:noProof/>
                <w:sz w:val="28"/>
                <w:lang w:eastAsia="fr-FR"/>
              </w:rPr>
            </w:pPr>
            <w:r w:rsidRPr="0015688A">
              <w:rPr>
                <w:lang w:eastAsia="fr-FR"/>
              </w:rPr>
              <w:fldChar w:fldCharType="begin"/>
            </w:r>
            <w:r w:rsidRPr="0015688A">
              <w:rPr>
                <w:lang w:eastAsia="fr-FR"/>
              </w:rPr>
              <w:instrText xml:space="preserve"> DOCPROPERTY  Spec#  \* MERGEFORMAT </w:instrText>
            </w:r>
            <w:r w:rsidRPr="0015688A">
              <w:rPr>
                <w:lang w:eastAsia="fr-FR"/>
              </w:rPr>
              <w:fldChar w:fldCharType="separate"/>
            </w:r>
            <w:r w:rsidRPr="0015688A">
              <w:rPr>
                <w:b/>
                <w:noProof/>
                <w:sz w:val="28"/>
                <w:lang w:eastAsia="fr-FR"/>
              </w:rPr>
              <w:t>36.579-6</w:t>
            </w:r>
            <w:r w:rsidRPr="0015688A">
              <w:rPr>
                <w:b/>
                <w:noProof/>
                <w:sz w:val="28"/>
                <w:lang w:eastAsia="fr-FR"/>
              </w:rPr>
              <w:fldChar w:fldCharType="end"/>
            </w:r>
          </w:p>
        </w:tc>
        <w:tc>
          <w:tcPr>
            <w:tcW w:w="709" w:type="dxa"/>
            <w:hideMark/>
          </w:tcPr>
          <w:p w14:paraId="2AF24429" w14:textId="77777777" w:rsidR="00581337" w:rsidRPr="0015688A" w:rsidRDefault="00581337" w:rsidP="00581337">
            <w:pPr>
              <w:pStyle w:val="CRCoverPage"/>
              <w:spacing w:after="0"/>
              <w:jc w:val="center"/>
              <w:rPr>
                <w:noProof/>
                <w:lang w:eastAsia="fr-FR"/>
              </w:rPr>
            </w:pPr>
            <w:r w:rsidRPr="0015688A">
              <w:rPr>
                <w:b/>
                <w:noProof/>
                <w:sz w:val="28"/>
                <w:lang w:eastAsia="fr-FR"/>
              </w:rPr>
              <w:t>CR</w:t>
            </w:r>
          </w:p>
        </w:tc>
        <w:tc>
          <w:tcPr>
            <w:tcW w:w="1276" w:type="dxa"/>
            <w:shd w:val="pct30" w:color="FFFF00" w:fill="auto"/>
            <w:hideMark/>
          </w:tcPr>
          <w:p w14:paraId="2B2DAA58" w14:textId="77777777" w:rsidR="00581337" w:rsidRPr="0015688A" w:rsidRDefault="00581337" w:rsidP="00581337">
            <w:pPr>
              <w:pStyle w:val="CRCoverPage"/>
              <w:spacing w:after="0"/>
              <w:rPr>
                <w:noProof/>
                <w:lang w:eastAsia="fr-FR"/>
              </w:rPr>
            </w:pPr>
            <w:r w:rsidRPr="0015688A">
              <w:rPr>
                <w:lang w:eastAsia="fr-FR"/>
              </w:rPr>
              <w:fldChar w:fldCharType="begin"/>
            </w:r>
            <w:r w:rsidRPr="0015688A">
              <w:rPr>
                <w:lang w:eastAsia="fr-FR"/>
              </w:rPr>
              <w:instrText xml:space="preserve"> DOCPROPERTY  Cr#  \* MERGEFORMAT </w:instrText>
            </w:r>
            <w:r w:rsidRPr="0015688A">
              <w:rPr>
                <w:lang w:eastAsia="fr-FR"/>
              </w:rPr>
              <w:fldChar w:fldCharType="separate"/>
            </w:r>
            <w:r w:rsidRPr="0015688A">
              <w:rPr>
                <w:b/>
                <w:noProof/>
                <w:sz w:val="28"/>
                <w:lang w:eastAsia="fr-FR"/>
              </w:rPr>
              <w:t>0019</w:t>
            </w:r>
            <w:r w:rsidRPr="0015688A">
              <w:rPr>
                <w:b/>
                <w:noProof/>
                <w:sz w:val="28"/>
                <w:lang w:eastAsia="fr-FR"/>
              </w:rPr>
              <w:fldChar w:fldCharType="end"/>
            </w:r>
          </w:p>
        </w:tc>
        <w:tc>
          <w:tcPr>
            <w:tcW w:w="709" w:type="dxa"/>
            <w:hideMark/>
          </w:tcPr>
          <w:p w14:paraId="11ECB675" w14:textId="77777777" w:rsidR="00581337" w:rsidRPr="0015688A" w:rsidRDefault="00581337" w:rsidP="00581337">
            <w:pPr>
              <w:pStyle w:val="CRCoverPage"/>
              <w:tabs>
                <w:tab w:val="right" w:pos="625"/>
              </w:tabs>
              <w:spacing w:after="0"/>
              <w:jc w:val="center"/>
              <w:rPr>
                <w:noProof/>
                <w:lang w:eastAsia="fr-FR"/>
              </w:rPr>
            </w:pPr>
            <w:r w:rsidRPr="0015688A">
              <w:rPr>
                <w:b/>
                <w:bCs/>
                <w:noProof/>
                <w:sz w:val="28"/>
                <w:lang w:eastAsia="fr-FR"/>
              </w:rPr>
              <w:t>rev</w:t>
            </w:r>
          </w:p>
        </w:tc>
        <w:tc>
          <w:tcPr>
            <w:tcW w:w="992" w:type="dxa"/>
            <w:shd w:val="pct30" w:color="FFFF00" w:fill="auto"/>
            <w:hideMark/>
          </w:tcPr>
          <w:p w14:paraId="41205ABB" w14:textId="66498BB8" w:rsidR="00581337" w:rsidRPr="0015688A" w:rsidRDefault="0015688A" w:rsidP="00581337">
            <w:pPr>
              <w:pStyle w:val="CRCoverPage"/>
              <w:spacing w:after="0"/>
              <w:jc w:val="center"/>
              <w:rPr>
                <w:b/>
                <w:noProof/>
                <w:lang w:eastAsia="fr-FR"/>
              </w:rPr>
            </w:pPr>
            <w:r w:rsidRPr="0015688A">
              <w:rPr>
                <w:b/>
                <w:noProof/>
                <w:sz w:val="28"/>
                <w:lang w:eastAsia="fr-FR"/>
              </w:rPr>
              <w:t>1</w:t>
            </w:r>
          </w:p>
        </w:tc>
        <w:tc>
          <w:tcPr>
            <w:tcW w:w="2410" w:type="dxa"/>
            <w:hideMark/>
          </w:tcPr>
          <w:p w14:paraId="11458291" w14:textId="77777777" w:rsidR="00581337" w:rsidRPr="0015688A" w:rsidRDefault="00581337" w:rsidP="00581337">
            <w:pPr>
              <w:pStyle w:val="CRCoverPage"/>
              <w:tabs>
                <w:tab w:val="right" w:pos="1825"/>
              </w:tabs>
              <w:spacing w:after="0"/>
              <w:jc w:val="center"/>
              <w:rPr>
                <w:noProof/>
                <w:lang w:eastAsia="fr-FR"/>
              </w:rPr>
            </w:pPr>
            <w:r w:rsidRPr="0015688A">
              <w:rPr>
                <w:b/>
                <w:noProof/>
                <w:sz w:val="28"/>
                <w:szCs w:val="28"/>
                <w:lang w:eastAsia="fr-FR"/>
              </w:rPr>
              <w:t>Current version:</w:t>
            </w:r>
          </w:p>
        </w:tc>
        <w:tc>
          <w:tcPr>
            <w:tcW w:w="1701" w:type="dxa"/>
            <w:shd w:val="pct30" w:color="FFFF00" w:fill="auto"/>
            <w:hideMark/>
          </w:tcPr>
          <w:p w14:paraId="32AEA4DB" w14:textId="77777777" w:rsidR="00581337" w:rsidRPr="0015688A" w:rsidRDefault="00581337" w:rsidP="00581337">
            <w:pPr>
              <w:pStyle w:val="CRCoverPage"/>
              <w:spacing w:after="0"/>
              <w:jc w:val="center"/>
              <w:rPr>
                <w:noProof/>
                <w:sz w:val="28"/>
                <w:lang w:eastAsia="fr-FR"/>
              </w:rPr>
            </w:pPr>
            <w:r w:rsidRPr="0015688A">
              <w:rPr>
                <w:lang w:eastAsia="fr-FR"/>
              </w:rPr>
              <w:fldChar w:fldCharType="begin"/>
            </w:r>
            <w:r w:rsidRPr="0015688A">
              <w:rPr>
                <w:lang w:eastAsia="fr-FR"/>
              </w:rPr>
              <w:instrText xml:space="preserve"> DOCPROPERTY  Version  \* MERGEFORMAT </w:instrText>
            </w:r>
            <w:r w:rsidRPr="0015688A">
              <w:rPr>
                <w:lang w:eastAsia="fr-FR"/>
              </w:rPr>
              <w:fldChar w:fldCharType="separate"/>
            </w:r>
            <w:r w:rsidRPr="0015688A">
              <w:rPr>
                <w:b/>
                <w:noProof/>
                <w:sz w:val="28"/>
                <w:lang w:eastAsia="fr-FR"/>
              </w:rPr>
              <w:t>15.0.0</w:t>
            </w:r>
            <w:r w:rsidRPr="0015688A">
              <w:rPr>
                <w:b/>
                <w:noProof/>
                <w:sz w:val="28"/>
                <w:lang w:eastAsia="fr-FR"/>
              </w:rPr>
              <w:fldChar w:fldCharType="end"/>
            </w:r>
          </w:p>
        </w:tc>
        <w:tc>
          <w:tcPr>
            <w:tcW w:w="143" w:type="dxa"/>
            <w:tcBorders>
              <w:top w:val="nil"/>
              <w:left w:val="nil"/>
              <w:bottom w:val="nil"/>
              <w:right w:val="single" w:sz="4" w:space="0" w:color="auto"/>
            </w:tcBorders>
          </w:tcPr>
          <w:p w14:paraId="70F73787" w14:textId="77777777" w:rsidR="00581337" w:rsidRPr="0015688A" w:rsidRDefault="00581337" w:rsidP="00581337">
            <w:pPr>
              <w:pStyle w:val="CRCoverPage"/>
              <w:spacing w:after="0"/>
              <w:rPr>
                <w:noProof/>
                <w:lang w:eastAsia="fr-FR"/>
              </w:rPr>
            </w:pPr>
          </w:p>
        </w:tc>
      </w:tr>
      <w:tr w:rsidR="00581337" w:rsidRPr="0015688A" w14:paraId="6351232C" w14:textId="77777777" w:rsidTr="00581337">
        <w:tc>
          <w:tcPr>
            <w:tcW w:w="9641" w:type="dxa"/>
            <w:gridSpan w:val="9"/>
            <w:tcBorders>
              <w:top w:val="nil"/>
              <w:left w:val="single" w:sz="4" w:space="0" w:color="auto"/>
              <w:bottom w:val="nil"/>
              <w:right w:val="single" w:sz="4" w:space="0" w:color="auto"/>
            </w:tcBorders>
          </w:tcPr>
          <w:p w14:paraId="21FC3384" w14:textId="77777777" w:rsidR="00581337" w:rsidRPr="0015688A" w:rsidRDefault="00581337" w:rsidP="00581337">
            <w:pPr>
              <w:pStyle w:val="CRCoverPage"/>
              <w:spacing w:after="0"/>
              <w:rPr>
                <w:noProof/>
                <w:lang w:eastAsia="fr-FR"/>
              </w:rPr>
            </w:pPr>
          </w:p>
        </w:tc>
      </w:tr>
      <w:tr w:rsidR="00581337" w:rsidRPr="0015688A" w14:paraId="537F6D76" w14:textId="77777777" w:rsidTr="00581337">
        <w:tc>
          <w:tcPr>
            <w:tcW w:w="9641" w:type="dxa"/>
            <w:gridSpan w:val="9"/>
            <w:tcBorders>
              <w:top w:val="single" w:sz="4" w:space="0" w:color="auto"/>
              <w:left w:val="nil"/>
              <w:bottom w:val="nil"/>
              <w:right w:val="nil"/>
            </w:tcBorders>
            <w:hideMark/>
          </w:tcPr>
          <w:p w14:paraId="3ABF2F1E" w14:textId="77777777" w:rsidR="00581337" w:rsidRPr="0015688A" w:rsidRDefault="00581337" w:rsidP="00581337">
            <w:pPr>
              <w:pStyle w:val="CRCoverPage"/>
              <w:spacing w:after="0"/>
              <w:jc w:val="center"/>
              <w:rPr>
                <w:rFonts w:cs="Arial"/>
                <w:i/>
                <w:noProof/>
                <w:lang w:eastAsia="fr-FR"/>
              </w:rPr>
            </w:pPr>
            <w:r w:rsidRPr="0015688A">
              <w:rPr>
                <w:rFonts w:cs="Arial"/>
                <w:i/>
                <w:noProof/>
                <w:lang w:eastAsia="fr-FR"/>
              </w:rPr>
              <w:t xml:space="preserve">For </w:t>
            </w:r>
            <w:hyperlink r:id="rId9" w:anchor="_blank" w:history="1">
              <w:r w:rsidRPr="0015688A">
                <w:rPr>
                  <w:rStyle w:val="Hyperlink"/>
                  <w:rFonts w:eastAsiaTheme="majorEastAsia" w:cs="Arial"/>
                  <w:b/>
                  <w:i/>
                  <w:noProof/>
                  <w:color w:val="FF0000"/>
                  <w:lang w:eastAsia="fr-FR"/>
                </w:rPr>
                <w:t>HE</w:t>
              </w:r>
              <w:bookmarkStart w:id="6" w:name="_Hlt497126619"/>
              <w:r w:rsidRPr="0015688A">
                <w:rPr>
                  <w:rStyle w:val="Hyperlink"/>
                  <w:rFonts w:eastAsiaTheme="majorEastAsia" w:cs="Arial"/>
                  <w:b/>
                  <w:i/>
                  <w:noProof/>
                  <w:color w:val="FF0000"/>
                  <w:lang w:eastAsia="fr-FR"/>
                </w:rPr>
                <w:t>L</w:t>
              </w:r>
              <w:bookmarkEnd w:id="6"/>
              <w:r w:rsidRPr="0015688A">
                <w:rPr>
                  <w:rStyle w:val="Hyperlink"/>
                  <w:rFonts w:eastAsiaTheme="majorEastAsia" w:cs="Arial"/>
                  <w:b/>
                  <w:i/>
                  <w:noProof/>
                  <w:color w:val="FF0000"/>
                  <w:lang w:eastAsia="fr-FR"/>
                </w:rPr>
                <w:t>P</w:t>
              </w:r>
            </w:hyperlink>
            <w:r w:rsidRPr="0015688A">
              <w:rPr>
                <w:rFonts w:cs="Arial"/>
                <w:b/>
                <w:i/>
                <w:noProof/>
                <w:color w:val="FF0000"/>
                <w:lang w:eastAsia="fr-FR"/>
              </w:rPr>
              <w:t xml:space="preserve"> </w:t>
            </w:r>
            <w:r w:rsidRPr="0015688A">
              <w:rPr>
                <w:rFonts w:cs="Arial"/>
                <w:i/>
                <w:noProof/>
                <w:lang w:eastAsia="fr-FR"/>
              </w:rPr>
              <w:t xml:space="preserve">on using this form: comprehensive instructions can be found at </w:t>
            </w:r>
            <w:r w:rsidRPr="0015688A">
              <w:rPr>
                <w:rFonts w:cs="Arial"/>
                <w:i/>
                <w:noProof/>
                <w:lang w:eastAsia="fr-FR"/>
              </w:rPr>
              <w:br/>
            </w:r>
            <w:hyperlink r:id="rId10" w:history="1">
              <w:r w:rsidRPr="0015688A">
                <w:rPr>
                  <w:rStyle w:val="Hyperlink"/>
                  <w:rFonts w:eastAsiaTheme="majorEastAsia" w:cs="Arial"/>
                  <w:i/>
                  <w:noProof/>
                  <w:lang w:eastAsia="fr-FR"/>
                </w:rPr>
                <w:t>http://www.3gpp.org/Change-Requests</w:t>
              </w:r>
            </w:hyperlink>
            <w:r w:rsidRPr="0015688A">
              <w:rPr>
                <w:rFonts w:cs="Arial"/>
                <w:i/>
                <w:noProof/>
                <w:lang w:eastAsia="fr-FR"/>
              </w:rPr>
              <w:t>.</w:t>
            </w:r>
          </w:p>
        </w:tc>
      </w:tr>
      <w:tr w:rsidR="00581337" w:rsidRPr="0015688A" w14:paraId="72C130C0" w14:textId="77777777" w:rsidTr="00581337">
        <w:tc>
          <w:tcPr>
            <w:tcW w:w="9641" w:type="dxa"/>
            <w:gridSpan w:val="9"/>
          </w:tcPr>
          <w:p w14:paraId="5A97205B" w14:textId="77777777" w:rsidR="00581337" w:rsidRPr="0015688A" w:rsidRDefault="00581337" w:rsidP="00581337">
            <w:pPr>
              <w:pStyle w:val="CRCoverPage"/>
              <w:spacing w:after="0"/>
              <w:rPr>
                <w:noProof/>
                <w:sz w:val="8"/>
                <w:szCs w:val="8"/>
                <w:lang w:eastAsia="fr-FR"/>
              </w:rPr>
            </w:pPr>
          </w:p>
        </w:tc>
      </w:tr>
    </w:tbl>
    <w:p w14:paraId="787832F4" w14:textId="77777777" w:rsidR="00581337" w:rsidRPr="0015688A" w:rsidRDefault="00581337" w:rsidP="0058133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81337" w:rsidRPr="0015688A" w14:paraId="30CA953C" w14:textId="77777777" w:rsidTr="00581337">
        <w:tc>
          <w:tcPr>
            <w:tcW w:w="2835" w:type="dxa"/>
            <w:hideMark/>
          </w:tcPr>
          <w:p w14:paraId="3647A890" w14:textId="77777777" w:rsidR="00581337" w:rsidRPr="0015688A" w:rsidRDefault="00581337" w:rsidP="00581337">
            <w:pPr>
              <w:pStyle w:val="CRCoverPage"/>
              <w:tabs>
                <w:tab w:val="right" w:pos="2751"/>
              </w:tabs>
              <w:spacing w:after="0"/>
              <w:rPr>
                <w:b/>
                <w:i/>
                <w:noProof/>
                <w:lang w:eastAsia="fr-FR"/>
              </w:rPr>
            </w:pPr>
            <w:r w:rsidRPr="0015688A">
              <w:rPr>
                <w:b/>
                <w:i/>
                <w:noProof/>
                <w:lang w:eastAsia="fr-FR"/>
              </w:rPr>
              <w:t>Proposed change affects:</w:t>
            </w:r>
          </w:p>
        </w:tc>
        <w:tc>
          <w:tcPr>
            <w:tcW w:w="1418" w:type="dxa"/>
            <w:hideMark/>
          </w:tcPr>
          <w:p w14:paraId="761A61C5" w14:textId="77777777" w:rsidR="00581337" w:rsidRPr="0015688A" w:rsidRDefault="00581337" w:rsidP="00581337">
            <w:pPr>
              <w:pStyle w:val="CRCoverPage"/>
              <w:spacing w:after="0"/>
              <w:jc w:val="right"/>
              <w:rPr>
                <w:noProof/>
                <w:lang w:eastAsia="fr-FR"/>
              </w:rPr>
            </w:pPr>
            <w:r w:rsidRPr="0015688A">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5AB04" w14:textId="77777777" w:rsidR="00581337" w:rsidRPr="0015688A" w:rsidRDefault="00581337" w:rsidP="0058133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91E9A62" w14:textId="77777777" w:rsidR="00581337" w:rsidRPr="0015688A" w:rsidRDefault="00581337" w:rsidP="00581337">
            <w:pPr>
              <w:pStyle w:val="CRCoverPage"/>
              <w:spacing w:after="0"/>
              <w:jc w:val="right"/>
              <w:rPr>
                <w:noProof/>
                <w:u w:val="single"/>
                <w:lang w:eastAsia="fr-FR"/>
              </w:rPr>
            </w:pPr>
            <w:r w:rsidRPr="0015688A">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58B08" w14:textId="77777777" w:rsidR="00581337" w:rsidRPr="0015688A" w:rsidRDefault="00581337" w:rsidP="00581337">
            <w:pPr>
              <w:pStyle w:val="CRCoverPage"/>
              <w:spacing w:after="0"/>
              <w:jc w:val="center"/>
              <w:rPr>
                <w:b/>
                <w:caps/>
                <w:noProof/>
                <w:lang w:eastAsia="fr-FR"/>
              </w:rPr>
            </w:pPr>
          </w:p>
        </w:tc>
        <w:tc>
          <w:tcPr>
            <w:tcW w:w="2126" w:type="dxa"/>
            <w:hideMark/>
          </w:tcPr>
          <w:p w14:paraId="038354D4" w14:textId="77777777" w:rsidR="00581337" w:rsidRPr="0015688A" w:rsidRDefault="00581337" w:rsidP="00581337">
            <w:pPr>
              <w:pStyle w:val="CRCoverPage"/>
              <w:spacing w:after="0"/>
              <w:jc w:val="right"/>
              <w:rPr>
                <w:noProof/>
                <w:u w:val="single"/>
                <w:lang w:eastAsia="fr-FR"/>
              </w:rPr>
            </w:pPr>
            <w:r w:rsidRPr="0015688A">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59EEDA" w14:textId="77777777" w:rsidR="00581337" w:rsidRPr="0015688A" w:rsidRDefault="00581337" w:rsidP="00581337">
            <w:pPr>
              <w:pStyle w:val="CRCoverPage"/>
              <w:spacing w:after="0"/>
              <w:jc w:val="center"/>
              <w:rPr>
                <w:b/>
                <w:caps/>
                <w:noProof/>
                <w:lang w:eastAsia="fr-FR"/>
              </w:rPr>
            </w:pPr>
          </w:p>
        </w:tc>
        <w:tc>
          <w:tcPr>
            <w:tcW w:w="1418" w:type="dxa"/>
            <w:hideMark/>
          </w:tcPr>
          <w:p w14:paraId="752D16FB" w14:textId="77777777" w:rsidR="00581337" w:rsidRPr="0015688A" w:rsidRDefault="00581337" w:rsidP="00581337">
            <w:pPr>
              <w:pStyle w:val="CRCoverPage"/>
              <w:spacing w:after="0"/>
              <w:jc w:val="right"/>
              <w:rPr>
                <w:noProof/>
                <w:lang w:eastAsia="fr-FR"/>
              </w:rPr>
            </w:pPr>
            <w:r w:rsidRPr="0015688A">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789B4" w14:textId="77777777" w:rsidR="00581337" w:rsidRPr="0015688A" w:rsidRDefault="00581337" w:rsidP="00581337">
            <w:pPr>
              <w:pStyle w:val="CRCoverPage"/>
              <w:spacing w:after="0"/>
              <w:jc w:val="center"/>
              <w:rPr>
                <w:b/>
                <w:bCs/>
                <w:caps/>
                <w:noProof/>
                <w:lang w:eastAsia="fr-FR"/>
              </w:rPr>
            </w:pPr>
          </w:p>
        </w:tc>
      </w:tr>
    </w:tbl>
    <w:p w14:paraId="66CBE647" w14:textId="77777777" w:rsidR="00581337" w:rsidRPr="0015688A" w:rsidRDefault="00581337" w:rsidP="0058133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81337" w:rsidRPr="0015688A" w14:paraId="49C4C4A4" w14:textId="77777777" w:rsidTr="00581337">
        <w:tc>
          <w:tcPr>
            <w:tcW w:w="9640" w:type="dxa"/>
            <w:gridSpan w:val="11"/>
          </w:tcPr>
          <w:p w14:paraId="374E1693" w14:textId="77777777" w:rsidR="00581337" w:rsidRPr="0015688A" w:rsidRDefault="00581337" w:rsidP="00581337">
            <w:pPr>
              <w:pStyle w:val="CRCoverPage"/>
              <w:spacing w:after="0"/>
              <w:rPr>
                <w:noProof/>
                <w:sz w:val="8"/>
                <w:szCs w:val="8"/>
                <w:lang w:eastAsia="fr-FR"/>
              </w:rPr>
            </w:pPr>
          </w:p>
        </w:tc>
      </w:tr>
      <w:tr w:rsidR="00581337" w:rsidRPr="0015688A" w14:paraId="6AB4CFD4" w14:textId="77777777" w:rsidTr="00581337">
        <w:tc>
          <w:tcPr>
            <w:tcW w:w="1843" w:type="dxa"/>
            <w:tcBorders>
              <w:top w:val="single" w:sz="4" w:space="0" w:color="auto"/>
              <w:left w:val="single" w:sz="4" w:space="0" w:color="auto"/>
              <w:bottom w:val="nil"/>
              <w:right w:val="nil"/>
            </w:tcBorders>
            <w:hideMark/>
          </w:tcPr>
          <w:p w14:paraId="1CB8AD1C" w14:textId="77777777" w:rsidR="00581337" w:rsidRPr="0015688A" w:rsidRDefault="00581337" w:rsidP="00581337">
            <w:pPr>
              <w:pStyle w:val="CRCoverPage"/>
              <w:tabs>
                <w:tab w:val="right" w:pos="1759"/>
              </w:tabs>
              <w:spacing w:after="0"/>
              <w:rPr>
                <w:b/>
                <w:i/>
                <w:noProof/>
                <w:lang w:eastAsia="fr-FR"/>
              </w:rPr>
            </w:pPr>
            <w:r w:rsidRPr="0015688A">
              <w:rPr>
                <w:b/>
                <w:i/>
                <w:noProof/>
                <w:lang w:eastAsia="fr-FR"/>
              </w:rPr>
              <w:t>Title:</w:t>
            </w:r>
            <w:r w:rsidRPr="0015688A">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3D5C35E" w14:textId="77777777" w:rsidR="00581337" w:rsidRPr="0015688A" w:rsidRDefault="00581337" w:rsidP="00581337">
            <w:pPr>
              <w:pStyle w:val="CRCoverPage"/>
              <w:spacing w:after="0"/>
              <w:ind w:left="100"/>
              <w:rPr>
                <w:noProof/>
                <w:lang w:eastAsia="fr-FR"/>
              </w:rPr>
            </w:pPr>
            <w:r w:rsidRPr="0015688A">
              <w:rPr>
                <w:lang w:eastAsia="fr-FR"/>
              </w:rPr>
              <w:fldChar w:fldCharType="begin"/>
            </w:r>
            <w:r w:rsidRPr="0015688A">
              <w:rPr>
                <w:lang w:eastAsia="fr-FR"/>
              </w:rPr>
              <w:instrText xml:space="preserve"> DOCPROPERTY  CrTitle  \* MERGEFORMAT </w:instrText>
            </w:r>
            <w:r w:rsidRPr="0015688A">
              <w:rPr>
                <w:lang w:eastAsia="fr-FR"/>
              </w:rPr>
              <w:fldChar w:fldCharType="separate"/>
            </w:r>
            <w:r w:rsidRPr="0015688A">
              <w:rPr>
                <w:lang w:eastAsia="fr-FR"/>
              </w:rPr>
              <w:t>Correction to MCVideo Test Case 6.1.2.2</w:t>
            </w:r>
            <w:r w:rsidRPr="0015688A">
              <w:rPr>
                <w:lang w:eastAsia="fr-FR"/>
              </w:rPr>
              <w:fldChar w:fldCharType="end"/>
            </w:r>
          </w:p>
        </w:tc>
      </w:tr>
      <w:tr w:rsidR="00581337" w:rsidRPr="0015688A" w14:paraId="7925285B" w14:textId="77777777" w:rsidTr="00581337">
        <w:tc>
          <w:tcPr>
            <w:tcW w:w="1843" w:type="dxa"/>
            <w:tcBorders>
              <w:top w:val="nil"/>
              <w:left w:val="single" w:sz="4" w:space="0" w:color="auto"/>
              <w:bottom w:val="nil"/>
              <w:right w:val="nil"/>
            </w:tcBorders>
          </w:tcPr>
          <w:p w14:paraId="3595DA66" w14:textId="77777777" w:rsidR="00581337" w:rsidRPr="0015688A" w:rsidRDefault="00581337" w:rsidP="0058133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0E8417D" w14:textId="77777777" w:rsidR="00581337" w:rsidRPr="0015688A" w:rsidRDefault="00581337" w:rsidP="00581337">
            <w:pPr>
              <w:pStyle w:val="CRCoverPage"/>
              <w:spacing w:after="0"/>
              <w:rPr>
                <w:noProof/>
                <w:sz w:val="8"/>
                <w:szCs w:val="8"/>
                <w:lang w:eastAsia="fr-FR"/>
              </w:rPr>
            </w:pPr>
          </w:p>
        </w:tc>
      </w:tr>
      <w:tr w:rsidR="00581337" w:rsidRPr="0015688A" w14:paraId="7A959BD3" w14:textId="77777777" w:rsidTr="00581337">
        <w:tc>
          <w:tcPr>
            <w:tcW w:w="1843" w:type="dxa"/>
            <w:tcBorders>
              <w:top w:val="nil"/>
              <w:left w:val="single" w:sz="4" w:space="0" w:color="auto"/>
              <w:bottom w:val="nil"/>
              <w:right w:val="nil"/>
            </w:tcBorders>
            <w:hideMark/>
          </w:tcPr>
          <w:p w14:paraId="218A23FF" w14:textId="77777777" w:rsidR="00581337" w:rsidRPr="0015688A" w:rsidRDefault="00581337" w:rsidP="00581337">
            <w:pPr>
              <w:pStyle w:val="CRCoverPage"/>
              <w:tabs>
                <w:tab w:val="right" w:pos="1759"/>
              </w:tabs>
              <w:spacing w:after="0"/>
              <w:rPr>
                <w:b/>
                <w:i/>
                <w:noProof/>
                <w:lang w:eastAsia="fr-FR"/>
              </w:rPr>
            </w:pPr>
            <w:r w:rsidRPr="0015688A">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B93A7B5" w14:textId="77777777" w:rsidR="00581337" w:rsidRPr="0015688A" w:rsidRDefault="00581337" w:rsidP="00581337">
            <w:pPr>
              <w:pStyle w:val="CRCoverPage"/>
              <w:spacing w:after="0"/>
              <w:ind w:left="100"/>
              <w:rPr>
                <w:noProof/>
                <w:lang w:eastAsia="fr-FR"/>
              </w:rPr>
            </w:pPr>
            <w:r w:rsidRPr="0015688A">
              <w:rPr>
                <w:lang w:eastAsia="fr-FR"/>
              </w:rPr>
              <w:fldChar w:fldCharType="begin"/>
            </w:r>
            <w:r w:rsidRPr="0015688A">
              <w:rPr>
                <w:lang w:eastAsia="fr-FR"/>
              </w:rPr>
              <w:instrText xml:space="preserve"> DOCPROPERTY  SourceIfWg  \* MERGEFORMAT </w:instrText>
            </w:r>
            <w:r w:rsidRPr="0015688A">
              <w:rPr>
                <w:lang w:eastAsia="fr-FR"/>
              </w:rPr>
              <w:fldChar w:fldCharType="separate"/>
            </w:r>
            <w:r w:rsidRPr="0015688A">
              <w:rPr>
                <w:noProof/>
                <w:lang w:eastAsia="fr-FR"/>
              </w:rPr>
              <w:t>NIST</w:t>
            </w:r>
            <w:r w:rsidRPr="0015688A">
              <w:rPr>
                <w:noProof/>
                <w:lang w:eastAsia="fr-FR"/>
              </w:rPr>
              <w:fldChar w:fldCharType="end"/>
            </w:r>
          </w:p>
        </w:tc>
      </w:tr>
      <w:tr w:rsidR="00581337" w:rsidRPr="0015688A" w14:paraId="6B1A6AB7" w14:textId="77777777" w:rsidTr="00581337">
        <w:tc>
          <w:tcPr>
            <w:tcW w:w="1843" w:type="dxa"/>
            <w:tcBorders>
              <w:top w:val="nil"/>
              <w:left w:val="single" w:sz="4" w:space="0" w:color="auto"/>
              <w:bottom w:val="nil"/>
              <w:right w:val="nil"/>
            </w:tcBorders>
            <w:hideMark/>
          </w:tcPr>
          <w:p w14:paraId="5887DC05" w14:textId="77777777" w:rsidR="00581337" w:rsidRPr="0015688A" w:rsidRDefault="00581337" w:rsidP="00581337">
            <w:pPr>
              <w:pStyle w:val="CRCoverPage"/>
              <w:tabs>
                <w:tab w:val="right" w:pos="1759"/>
              </w:tabs>
              <w:spacing w:after="0"/>
              <w:rPr>
                <w:b/>
                <w:i/>
                <w:noProof/>
                <w:lang w:eastAsia="fr-FR"/>
              </w:rPr>
            </w:pPr>
            <w:r w:rsidRPr="0015688A">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F109B15" w14:textId="77777777" w:rsidR="00581337" w:rsidRPr="0015688A" w:rsidRDefault="00581337" w:rsidP="00581337">
            <w:pPr>
              <w:pStyle w:val="CRCoverPage"/>
              <w:spacing w:after="0"/>
              <w:ind w:left="100"/>
              <w:rPr>
                <w:noProof/>
                <w:lang w:eastAsia="fr-FR"/>
              </w:rPr>
            </w:pPr>
            <w:r w:rsidRPr="0015688A">
              <w:rPr>
                <w:lang w:eastAsia="fr-FR"/>
              </w:rPr>
              <w:t>R5</w:t>
            </w:r>
            <w:r w:rsidRPr="0015688A">
              <w:rPr>
                <w:lang w:eastAsia="fr-FR"/>
              </w:rPr>
              <w:fldChar w:fldCharType="begin"/>
            </w:r>
            <w:r w:rsidRPr="0015688A">
              <w:rPr>
                <w:lang w:eastAsia="fr-FR"/>
              </w:rPr>
              <w:instrText xml:space="preserve"> DOCPROPERTY  SourceIfTsg  \* MERGEFORMAT </w:instrText>
            </w:r>
            <w:r w:rsidRPr="0015688A">
              <w:rPr>
                <w:lang w:eastAsia="fr-FR"/>
              </w:rPr>
              <w:fldChar w:fldCharType="end"/>
            </w:r>
          </w:p>
        </w:tc>
      </w:tr>
      <w:tr w:rsidR="00581337" w:rsidRPr="0015688A" w14:paraId="234B8056" w14:textId="77777777" w:rsidTr="00581337">
        <w:tc>
          <w:tcPr>
            <w:tcW w:w="1843" w:type="dxa"/>
            <w:tcBorders>
              <w:top w:val="nil"/>
              <w:left w:val="single" w:sz="4" w:space="0" w:color="auto"/>
              <w:bottom w:val="nil"/>
              <w:right w:val="nil"/>
            </w:tcBorders>
          </w:tcPr>
          <w:p w14:paraId="6F7CD282" w14:textId="77777777" w:rsidR="00581337" w:rsidRPr="0015688A" w:rsidRDefault="00581337" w:rsidP="0058133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2A4B1F3" w14:textId="77777777" w:rsidR="00581337" w:rsidRPr="0015688A" w:rsidRDefault="00581337" w:rsidP="00581337">
            <w:pPr>
              <w:pStyle w:val="CRCoverPage"/>
              <w:spacing w:after="0"/>
              <w:rPr>
                <w:noProof/>
                <w:sz w:val="8"/>
                <w:szCs w:val="8"/>
                <w:lang w:eastAsia="fr-FR"/>
              </w:rPr>
            </w:pPr>
          </w:p>
        </w:tc>
      </w:tr>
      <w:tr w:rsidR="00581337" w:rsidRPr="0015688A" w14:paraId="1E8A7194" w14:textId="77777777" w:rsidTr="00581337">
        <w:tc>
          <w:tcPr>
            <w:tcW w:w="1843" w:type="dxa"/>
            <w:tcBorders>
              <w:top w:val="nil"/>
              <w:left w:val="single" w:sz="4" w:space="0" w:color="auto"/>
              <w:bottom w:val="nil"/>
              <w:right w:val="nil"/>
            </w:tcBorders>
            <w:hideMark/>
          </w:tcPr>
          <w:p w14:paraId="22871A8B" w14:textId="77777777" w:rsidR="00581337" w:rsidRPr="0015688A" w:rsidRDefault="00581337" w:rsidP="00581337">
            <w:pPr>
              <w:pStyle w:val="CRCoverPage"/>
              <w:tabs>
                <w:tab w:val="right" w:pos="1759"/>
              </w:tabs>
              <w:spacing w:after="0"/>
              <w:rPr>
                <w:b/>
                <w:i/>
                <w:noProof/>
                <w:lang w:eastAsia="fr-FR"/>
              </w:rPr>
            </w:pPr>
            <w:r w:rsidRPr="0015688A">
              <w:rPr>
                <w:b/>
                <w:i/>
                <w:noProof/>
                <w:lang w:eastAsia="fr-FR"/>
              </w:rPr>
              <w:t>Work item code:</w:t>
            </w:r>
          </w:p>
        </w:tc>
        <w:tc>
          <w:tcPr>
            <w:tcW w:w="3686" w:type="dxa"/>
            <w:gridSpan w:val="5"/>
            <w:shd w:val="pct30" w:color="FFFF00" w:fill="auto"/>
            <w:hideMark/>
          </w:tcPr>
          <w:p w14:paraId="3411FBEC" w14:textId="77777777" w:rsidR="00581337" w:rsidRPr="0015688A" w:rsidRDefault="00581337" w:rsidP="00581337">
            <w:pPr>
              <w:pStyle w:val="CRCoverPage"/>
              <w:spacing w:after="0"/>
              <w:ind w:left="100"/>
              <w:rPr>
                <w:noProof/>
                <w:lang w:eastAsia="fr-FR"/>
              </w:rPr>
            </w:pPr>
            <w:r w:rsidRPr="0015688A">
              <w:rPr>
                <w:lang w:eastAsia="fr-FR"/>
              </w:rPr>
              <w:fldChar w:fldCharType="begin"/>
            </w:r>
            <w:r w:rsidRPr="0015688A">
              <w:rPr>
                <w:lang w:eastAsia="fr-FR"/>
              </w:rPr>
              <w:instrText xml:space="preserve"> DOCPROPERTY  RelatedWis  \* MERGEFORMAT </w:instrText>
            </w:r>
            <w:r w:rsidRPr="0015688A">
              <w:rPr>
                <w:lang w:eastAsia="fr-FR"/>
              </w:rPr>
              <w:fldChar w:fldCharType="separate"/>
            </w:r>
            <w:r w:rsidRPr="0015688A">
              <w:rPr>
                <w:noProof/>
                <w:lang w:eastAsia="fr-FR"/>
              </w:rPr>
              <w:t>TEI15_Test, MCImp-UEConTest</w:t>
            </w:r>
            <w:r w:rsidRPr="0015688A">
              <w:rPr>
                <w:noProof/>
                <w:lang w:eastAsia="fr-FR"/>
              </w:rPr>
              <w:fldChar w:fldCharType="end"/>
            </w:r>
          </w:p>
        </w:tc>
        <w:tc>
          <w:tcPr>
            <w:tcW w:w="567" w:type="dxa"/>
          </w:tcPr>
          <w:p w14:paraId="30FA53C5" w14:textId="77777777" w:rsidR="00581337" w:rsidRPr="0015688A" w:rsidRDefault="00581337" w:rsidP="00581337">
            <w:pPr>
              <w:pStyle w:val="CRCoverPage"/>
              <w:spacing w:after="0"/>
              <w:ind w:right="100"/>
              <w:rPr>
                <w:noProof/>
                <w:lang w:eastAsia="fr-FR"/>
              </w:rPr>
            </w:pPr>
          </w:p>
        </w:tc>
        <w:tc>
          <w:tcPr>
            <w:tcW w:w="1417" w:type="dxa"/>
            <w:gridSpan w:val="3"/>
            <w:hideMark/>
          </w:tcPr>
          <w:p w14:paraId="0E6C678A" w14:textId="77777777" w:rsidR="00581337" w:rsidRPr="0015688A" w:rsidRDefault="00581337" w:rsidP="00581337">
            <w:pPr>
              <w:pStyle w:val="CRCoverPage"/>
              <w:spacing w:after="0"/>
              <w:jc w:val="right"/>
              <w:rPr>
                <w:noProof/>
                <w:lang w:eastAsia="fr-FR"/>
              </w:rPr>
            </w:pPr>
            <w:r w:rsidRPr="0015688A">
              <w:rPr>
                <w:b/>
                <w:i/>
                <w:noProof/>
                <w:lang w:eastAsia="fr-FR"/>
              </w:rPr>
              <w:t>Date:</w:t>
            </w:r>
          </w:p>
        </w:tc>
        <w:tc>
          <w:tcPr>
            <w:tcW w:w="2127" w:type="dxa"/>
            <w:tcBorders>
              <w:top w:val="nil"/>
              <w:left w:val="nil"/>
              <w:bottom w:val="nil"/>
              <w:right w:val="single" w:sz="4" w:space="0" w:color="auto"/>
            </w:tcBorders>
            <w:shd w:val="pct30" w:color="FFFF00" w:fill="auto"/>
            <w:hideMark/>
          </w:tcPr>
          <w:p w14:paraId="6FCCCABC" w14:textId="3443FAE8" w:rsidR="00581337" w:rsidRPr="0015688A" w:rsidRDefault="00581337" w:rsidP="00581337">
            <w:pPr>
              <w:pStyle w:val="CRCoverPage"/>
              <w:spacing w:after="0"/>
              <w:ind w:left="100"/>
              <w:rPr>
                <w:noProof/>
                <w:lang w:eastAsia="fr-FR"/>
              </w:rPr>
            </w:pPr>
            <w:r w:rsidRPr="0015688A">
              <w:rPr>
                <w:lang w:eastAsia="fr-FR"/>
              </w:rPr>
              <w:fldChar w:fldCharType="begin"/>
            </w:r>
            <w:r w:rsidRPr="0015688A">
              <w:rPr>
                <w:lang w:eastAsia="fr-FR"/>
              </w:rPr>
              <w:instrText xml:space="preserve"> DOCPROPERTY  ResDate  \* MERGEFORMAT </w:instrText>
            </w:r>
            <w:r w:rsidRPr="0015688A">
              <w:rPr>
                <w:lang w:eastAsia="fr-FR"/>
              </w:rPr>
              <w:fldChar w:fldCharType="separate"/>
            </w:r>
            <w:r w:rsidRPr="0015688A">
              <w:rPr>
                <w:noProof/>
                <w:lang w:eastAsia="fr-FR"/>
              </w:rPr>
              <w:t>2021-08-</w:t>
            </w:r>
            <w:r w:rsidR="0015688A" w:rsidRPr="0015688A">
              <w:rPr>
                <w:noProof/>
                <w:lang w:eastAsia="fr-FR"/>
              </w:rPr>
              <w:t>27</w:t>
            </w:r>
            <w:r w:rsidRPr="0015688A">
              <w:rPr>
                <w:noProof/>
                <w:lang w:eastAsia="fr-FR"/>
              </w:rPr>
              <w:fldChar w:fldCharType="end"/>
            </w:r>
          </w:p>
        </w:tc>
      </w:tr>
      <w:tr w:rsidR="00581337" w:rsidRPr="0015688A" w14:paraId="76BF7A07" w14:textId="77777777" w:rsidTr="00581337">
        <w:tc>
          <w:tcPr>
            <w:tcW w:w="1843" w:type="dxa"/>
            <w:tcBorders>
              <w:top w:val="nil"/>
              <w:left w:val="single" w:sz="4" w:space="0" w:color="auto"/>
              <w:bottom w:val="nil"/>
              <w:right w:val="nil"/>
            </w:tcBorders>
          </w:tcPr>
          <w:p w14:paraId="4034082B" w14:textId="77777777" w:rsidR="00581337" w:rsidRPr="0015688A" w:rsidRDefault="00581337" w:rsidP="00581337">
            <w:pPr>
              <w:pStyle w:val="CRCoverPage"/>
              <w:spacing w:after="0"/>
              <w:rPr>
                <w:b/>
                <w:i/>
                <w:noProof/>
                <w:sz w:val="8"/>
                <w:szCs w:val="8"/>
                <w:lang w:eastAsia="fr-FR"/>
              </w:rPr>
            </w:pPr>
          </w:p>
        </w:tc>
        <w:tc>
          <w:tcPr>
            <w:tcW w:w="1986" w:type="dxa"/>
            <w:gridSpan w:val="4"/>
          </w:tcPr>
          <w:p w14:paraId="272A2573" w14:textId="77777777" w:rsidR="00581337" w:rsidRPr="0015688A" w:rsidRDefault="00581337" w:rsidP="00581337">
            <w:pPr>
              <w:pStyle w:val="CRCoverPage"/>
              <w:spacing w:after="0"/>
              <w:rPr>
                <w:noProof/>
                <w:sz w:val="8"/>
                <w:szCs w:val="8"/>
                <w:lang w:eastAsia="fr-FR"/>
              </w:rPr>
            </w:pPr>
          </w:p>
        </w:tc>
        <w:tc>
          <w:tcPr>
            <w:tcW w:w="2267" w:type="dxa"/>
            <w:gridSpan w:val="2"/>
          </w:tcPr>
          <w:p w14:paraId="16EB7FBA" w14:textId="77777777" w:rsidR="00581337" w:rsidRPr="0015688A" w:rsidRDefault="00581337" w:rsidP="00581337">
            <w:pPr>
              <w:pStyle w:val="CRCoverPage"/>
              <w:spacing w:after="0"/>
              <w:rPr>
                <w:noProof/>
                <w:sz w:val="8"/>
                <w:szCs w:val="8"/>
                <w:lang w:eastAsia="fr-FR"/>
              </w:rPr>
            </w:pPr>
          </w:p>
        </w:tc>
        <w:tc>
          <w:tcPr>
            <w:tcW w:w="1417" w:type="dxa"/>
            <w:gridSpan w:val="3"/>
          </w:tcPr>
          <w:p w14:paraId="638FB8F7" w14:textId="77777777" w:rsidR="00581337" w:rsidRPr="0015688A" w:rsidRDefault="00581337" w:rsidP="00581337">
            <w:pPr>
              <w:pStyle w:val="CRCoverPage"/>
              <w:spacing w:after="0"/>
              <w:rPr>
                <w:noProof/>
                <w:sz w:val="8"/>
                <w:szCs w:val="8"/>
                <w:lang w:eastAsia="fr-FR"/>
              </w:rPr>
            </w:pPr>
          </w:p>
        </w:tc>
        <w:tc>
          <w:tcPr>
            <w:tcW w:w="2127" w:type="dxa"/>
            <w:tcBorders>
              <w:top w:val="nil"/>
              <w:left w:val="nil"/>
              <w:bottom w:val="nil"/>
              <w:right w:val="single" w:sz="4" w:space="0" w:color="auto"/>
            </w:tcBorders>
          </w:tcPr>
          <w:p w14:paraId="1BB7D6FD" w14:textId="77777777" w:rsidR="00581337" w:rsidRPr="0015688A" w:rsidRDefault="00581337" w:rsidP="00581337">
            <w:pPr>
              <w:pStyle w:val="CRCoverPage"/>
              <w:spacing w:after="0"/>
              <w:rPr>
                <w:noProof/>
                <w:sz w:val="8"/>
                <w:szCs w:val="8"/>
                <w:lang w:eastAsia="fr-FR"/>
              </w:rPr>
            </w:pPr>
          </w:p>
        </w:tc>
      </w:tr>
      <w:tr w:rsidR="00581337" w:rsidRPr="0015688A" w14:paraId="47FA3B75" w14:textId="77777777" w:rsidTr="00581337">
        <w:trPr>
          <w:cantSplit/>
        </w:trPr>
        <w:tc>
          <w:tcPr>
            <w:tcW w:w="1843" w:type="dxa"/>
            <w:tcBorders>
              <w:top w:val="nil"/>
              <w:left w:val="single" w:sz="4" w:space="0" w:color="auto"/>
              <w:bottom w:val="nil"/>
              <w:right w:val="nil"/>
            </w:tcBorders>
            <w:hideMark/>
          </w:tcPr>
          <w:p w14:paraId="2AB961BE" w14:textId="77777777" w:rsidR="00581337" w:rsidRPr="0015688A" w:rsidRDefault="00581337" w:rsidP="00581337">
            <w:pPr>
              <w:pStyle w:val="CRCoverPage"/>
              <w:tabs>
                <w:tab w:val="right" w:pos="1759"/>
              </w:tabs>
              <w:spacing w:after="0"/>
              <w:rPr>
                <w:b/>
                <w:i/>
                <w:noProof/>
                <w:lang w:eastAsia="fr-FR"/>
              </w:rPr>
            </w:pPr>
            <w:r w:rsidRPr="0015688A">
              <w:rPr>
                <w:b/>
                <w:i/>
                <w:noProof/>
                <w:lang w:eastAsia="fr-FR"/>
              </w:rPr>
              <w:t>Category:</w:t>
            </w:r>
          </w:p>
        </w:tc>
        <w:tc>
          <w:tcPr>
            <w:tcW w:w="851" w:type="dxa"/>
            <w:shd w:val="pct30" w:color="FFFF00" w:fill="auto"/>
            <w:hideMark/>
          </w:tcPr>
          <w:p w14:paraId="24E791F6" w14:textId="77777777" w:rsidR="00581337" w:rsidRPr="0015688A" w:rsidRDefault="00581337" w:rsidP="00581337">
            <w:pPr>
              <w:pStyle w:val="CRCoverPage"/>
              <w:spacing w:after="0"/>
              <w:ind w:left="100" w:right="-609"/>
              <w:rPr>
                <w:b/>
                <w:noProof/>
                <w:lang w:eastAsia="fr-FR"/>
              </w:rPr>
            </w:pPr>
            <w:r w:rsidRPr="0015688A">
              <w:rPr>
                <w:lang w:eastAsia="fr-FR"/>
              </w:rPr>
              <w:fldChar w:fldCharType="begin"/>
            </w:r>
            <w:r w:rsidRPr="0015688A">
              <w:rPr>
                <w:lang w:eastAsia="fr-FR"/>
              </w:rPr>
              <w:instrText xml:space="preserve"> DOCPROPERTY  Cat  \* MERGEFORMAT </w:instrText>
            </w:r>
            <w:r w:rsidRPr="0015688A">
              <w:rPr>
                <w:lang w:eastAsia="fr-FR"/>
              </w:rPr>
              <w:fldChar w:fldCharType="separate"/>
            </w:r>
            <w:r w:rsidRPr="0015688A">
              <w:rPr>
                <w:b/>
                <w:noProof/>
                <w:lang w:eastAsia="fr-FR"/>
              </w:rPr>
              <w:t>F</w:t>
            </w:r>
            <w:r w:rsidRPr="0015688A">
              <w:rPr>
                <w:b/>
                <w:noProof/>
                <w:lang w:eastAsia="fr-FR"/>
              </w:rPr>
              <w:fldChar w:fldCharType="end"/>
            </w:r>
          </w:p>
        </w:tc>
        <w:tc>
          <w:tcPr>
            <w:tcW w:w="3402" w:type="dxa"/>
            <w:gridSpan w:val="5"/>
          </w:tcPr>
          <w:p w14:paraId="62D75F56" w14:textId="77777777" w:rsidR="00581337" w:rsidRPr="0015688A" w:rsidRDefault="00581337" w:rsidP="00581337">
            <w:pPr>
              <w:pStyle w:val="CRCoverPage"/>
              <w:spacing w:after="0"/>
              <w:rPr>
                <w:noProof/>
                <w:lang w:eastAsia="fr-FR"/>
              </w:rPr>
            </w:pPr>
          </w:p>
        </w:tc>
        <w:tc>
          <w:tcPr>
            <w:tcW w:w="1417" w:type="dxa"/>
            <w:gridSpan w:val="3"/>
            <w:hideMark/>
          </w:tcPr>
          <w:p w14:paraId="7B713F54" w14:textId="77777777" w:rsidR="00581337" w:rsidRPr="0015688A" w:rsidRDefault="00581337" w:rsidP="00581337">
            <w:pPr>
              <w:pStyle w:val="CRCoverPage"/>
              <w:spacing w:after="0"/>
              <w:jc w:val="right"/>
              <w:rPr>
                <w:b/>
                <w:i/>
                <w:noProof/>
                <w:lang w:eastAsia="fr-FR"/>
              </w:rPr>
            </w:pPr>
            <w:r w:rsidRPr="0015688A">
              <w:rPr>
                <w:b/>
                <w:i/>
                <w:noProof/>
                <w:lang w:eastAsia="fr-FR"/>
              </w:rPr>
              <w:t>Release:</w:t>
            </w:r>
          </w:p>
        </w:tc>
        <w:tc>
          <w:tcPr>
            <w:tcW w:w="2127" w:type="dxa"/>
            <w:tcBorders>
              <w:top w:val="nil"/>
              <w:left w:val="nil"/>
              <w:bottom w:val="nil"/>
              <w:right w:val="single" w:sz="4" w:space="0" w:color="auto"/>
            </w:tcBorders>
            <w:shd w:val="pct30" w:color="FFFF00" w:fill="auto"/>
            <w:hideMark/>
          </w:tcPr>
          <w:p w14:paraId="42977898" w14:textId="77777777" w:rsidR="00581337" w:rsidRPr="0015688A" w:rsidRDefault="00581337" w:rsidP="00581337">
            <w:pPr>
              <w:pStyle w:val="CRCoverPage"/>
              <w:spacing w:after="0"/>
              <w:ind w:left="100"/>
              <w:rPr>
                <w:noProof/>
                <w:lang w:eastAsia="fr-FR"/>
              </w:rPr>
            </w:pPr>
            <w:r w:rsidRPr="0015688A">
              <w:rPr>
                <w:lang w:eastAsia="fr-FR"/>
              </w:rPr>
              <w:fldChar w:fldCharType="begin"/>
            </w:r>
            <w:r w:rsidRPr="0015688A">
              <w:rPr>
                <w:lang w:eastAsia="fr-FR"/>
              </w:rPr>
              <w:instrText xml:space="preserve"> DOCPROPERTY  Release  \* MERGEFORMAT </w:instrText>
            </w:r>
            <w:r w:rsidRPr="0015688A">
              <w:rPr>
                <w:lang w:eastAsia="fr-FR"/>
              </w:rPr>
              <w:fldChar w:fldCharType="separate"/>
            </w:r>
            <w:r w:rsidRPr="0015688A">
              <w:rPr>
                <w:noProof/>
                <w:lang w:eastAsia="fr-FR"/>
              </w:rPr>
              <w:t>Rel-15</w:t>
            </w:r>
            <w:r w:rsidRPr="0015688A">
              <w:rPr>
                <w:noProof/>
                <w:lang w:eastAsia="fr-FR"/>
              </w:rPr>
              <w:fldChar w:fldCharType="end"/>
            </w:r>
          </w:p>
        </w:tc>
      </w:tr>
      <w:tr w:rsidR="00581337" w:rsidRPr="0015688A" w14:paraId="65E428E5" w14:textId="77777777" w:rsidTr="00581337">
        <w:tc>
          <w:tcPr>
            <w:tcW w:w="1843" w:type="dxa"/>
            <w:tcBorders>
              <w:top w:val="nil"/>
              <w:left w:val="single" w:sz="4" w:space="0" w:color="auto"/>
              <w:bottom w:val="single" w:sz="4" w:space="0" w:color="auto"/>
              <w:right w:val="nil"/>
            </w:tcBorders>
          </w:tcPr>
          <w:p w14:paraId="65C7C1FB" w14:textId="77777777" w:rsidR="00581337" w:rsidRPr="0015688A" w:rsidRDefault="00581337" w:rsidP="0058133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B69A927" w14:textId="77777777" w:rsidR="00581337" w:rsidRPr="0015688A" w:rsidRDefault="00581337" w:rsidP="00581337">
            <w:pPr>
              <w:pStyle w:val="CRCoverPage"/>
              <w:spacing w:after="0"/>
              <w:ind w:left="383" w:hanging="383"/>
              <w:rPr>
                <w:i/>
                <w:noProof/>
                <w:sz w:val="18"/>
                <w:lang w:eastAsia="fr-FR"/>
              </w:rPr>
            </w:pPr>
            <w:r w:rsidRPr="0015688A">
              <w:rPr>
                <w:i/>
                <w:noProof/>
                <w:sz w:val="18"/>
                <w:lang w:eastAsia="fr-FR"/>
              </w:rPr>
              <w:t xml:space="preserve">Use </w:t>
            </w:r>
            <w:r w:rsidRPr="0015688A">
              <w:rPr>
                <w:i/>
                <w:noProof/>
                <w:sz w:val="18"/>
                <w:u w:val="single"/>
                <w:lang w:eastAsia="fr-FR"/>
              </w:rPr>
              <w:t>one</w:t>
            </w:r>
            <w:r w:rsidRPr="0015688A">
              <w:rPr>
                <w:i/>
                <w:noProof/>
                <w:sz w:val="18"/>
                <w:lang w:eastAsia="fr-FR"/>
              </w:rPr>
              <w:t xml:space="preserve"> of the following categories:</w:t>
            </w:r>
            <w:r w:rsidRPr="0015688A">
              <w:rPr>
                <w:b/>
                <w:i/>
                <w:noProof/>
                <w:sz w:val="18"/>
                <w:lang w:eastAsia="fr-FR"/>
              </w:rPr>
              <w:br/>
              <w:t>F</w:t>
            </w:r>
            <w:r w:rsidRPr="0015688A">
              <w:rPr>
                <w:i/>
                <w:noProof/>
                <w:sz w:val="18"/>
                <w:lang w:eastAsia="fr-FR"/>
              </w:rPr>
              <w:t xml:space="preserve">  (correction)</w:t>
            </w:r>
            <w:r w:rsidRPr="0015688A">
              <w:rPr>
                <w:i/>
                <w:noProof/>
                <w:sz w:val="18"/>
                <w:lang w:eastAsia="fr-FR"/>
              </w:rPr>
              <w:br/>
            </w:r>
            <w:r w:rsidRPr="0015688A">
              <w:rPr>
                <w:b/>
                <w:i/>
                <w:noProof/>
                <w:sz w:val="18"/>
                <w:lang w:eastAsia="fr-FR"/>
              </w:rPr>
              <w:t>A</w:t>
            </w:r>
            <w:r w:rsidRPr="0015688A">
              <w:rPr>
                <w:i/>
                <w:noProof/>
                <w:sz w:val="18"/>
                <w:lang w:eastAsia="fr-FR"/>
              </w:rPr>
              <w:t xml:space="preserve">  (mirror corresponding to a change in an earlier </w:t>
            </w:r>
            <w:r w:rsidRPr="0015688A">
              <w:rPr>
                <w:i/>
                <w:noProof/>
                <w:sz w:val="18"/>
                <w:lang w:eastAsia="fr-FR"/>
              </w:rPr>
              <w:tab/>
            </w:r>
            <w:r w:rsidRPr="0015688A">
              <w:rPr>
                <w:i/>
                <w:noProof/>
                <w:sz w:val="18"/>
                <w:lang w:eastAsia="fr-FR"/>
              </w:rPr>
              <w:tab/>
            </w:r>
            <w:r w:rsidRPr="0015688A">
              <w:rPr>
                <w:i/>
                <w:noProof/>
                <w:sz w:val="18"/>
                <w:lang w:eastAsia="fr-FR"/>
              </w:rPr>
              <w:tab/>
            </w:r>
            <w:r w:rsidRPr="0015688A">
              <w:rPr>
                <w:i/>
                <w:noProof/>
                <w:sz w:val="18"/>
                <w:lang w:eastAsia="fr-FR"/>
              </w:rPr>
              <w:tab/>
            </w:r>
            <w:r w:rsidRPr="0015688A">
              <w:rPr>
                <w:i/>
                <w:noProof/>
                <w:sz w:val="18"/>
                <w:lang w:eastAsia="fr-FR"/>
              </w:rPr>
              <w:tab/>
            </w:r>
            <w:r w:rsidRPr="0015688A">
              <w:rPr>
                <w:i/>
                <w:noProof/>
                <w:sz w:val="18"/>
                <w:lang w:eastAsia="fr-FR"/>
              </w:rPr>
              <w:tab/>
            </w:r>
            <w:r w:rsidRPr="0015688A">
              <w:rPr>
                <w:i/>
                <w:noProof/>
                <w:sz w:val="18"/>
                <w:lang w:eastAsia="fr-FR"/>
              </w:rPr>
              <w:tab/>
            </w:r>
            <w:r w:rsidRPr="0015688A">
              <w:rPr>
                <w:i/>
                <w:noProof/>
                <w:sz w:val="18"/>
                <w:lang w:eastAsia="fr-FR"/>
              </w:rPr>
              <w:tab/>
            </w:r>
            <w:r w:rsidRPr="0015688A">
              <w:rPr>
                <w:i/>
                <w:noProof/>
                <w:sz w:val="18"/>
                <w:lang w:eastAsia="fr-FR"/>
              </w:rPr>
              <w:tab/>
            </w:r>
            <w:r w:rsidRPr="0015688A">
              <w:rPr>
                <w:i/>
                <w:noProof/>
                <w:sz w:val="18"/>
                <w:lang w:eastAsia="fr-FR"/>
              </w:rPr>
              <w:tab/>
            </w:r>
            <w:r w:rsidRPr="0015688A">
              <w:rPr>
                <w:i/>
                <w:noProof/>
                <w:sz w:val="18"/>
                <w:lang w:eastAsia="fr-FR"/>
              </w:rPr>
              <w:tab/>
            </w:r>
            <w:r w:rsidRPr="0015688A">
              <w:rPr>
                <w:i/>
                <w:noProof/>
                <w:sz w:val="18"/>
                <w:lang w:eastAsia="fr-FR"/>
              </w:rPr>
              <w:tab/>
            </w:r>
            <w:r w:rsidRPr="0015688A">
              <w:rPr>
                <w:i/>
                <w:noProof/>
                <w:sz w:val="18"/>
                <w:lang w:eastAsia="fr-FR"/>
              </w:rPr>
              <w:tab/>
              <w:t>release)</w:t>
            </w:r>
            <w:r w:rsidRPr="0015688A">
              <w:rPr>
                <w:i/>
                <w:noProof/>
                <w:sz w:val="18"/>
                <w:lang w:eastAsia="fr-FR"/>
              </w:rPr>
              <w:br/>
            </w:r>
            <w:r w:rsidRPr="0015688A">
              <w:rPr>
                <w:b/>
                <w:i/>
                <w:noProof/>
                <w:sz w:val="18"/>
                <w:lang w:eastAsia="fr-FR"/>
              </w:rPr>
              <w:t>B</w:t>
            </w:r>
            <w:r w:rsidRPr="0015688A">
              <w:rPr>
                <w:i/>
                <w:noProof/>
                <w:sz w:val="18"/>
                <w:lang w:eastAsia="fr-FR"/>
              </w:rPr>
              <w:t xml:space="preserve">  (addition of feature), </w:t>
            </w:r>
            <w:r w:rsidRPr="0015688A">
              <w:rPr>
                <w:i/>
                <w:noProof/>
                <w:sz w:val="18"/>
                <w:lang w:eastAsia="fr-FR"/>
              </w:rPr>
              <w:br/>
            </w:r>
            <w:r w:rsidRPr="0015688A">
              <w:rPr>
                <w:b/>
                <w:i/>
                <w:noProof/>
                <w:sz w:val="18"/>
                <w:lang w:eastAsia="fr-FR"/>
              </w:rPr>
              <w:t>C</w:t>
            </w:r>
            <w:r w:rsidRPr="0015688A">
              <w:rPr>
                <w:i/>
                <w:noProof/>
                <w:sz w:val="18"/>
                <w:lang w:eastAsia="fr-FR"/>
              </w:rPr>
              <w:t xml:space="preserve">  (functional modification of feature)</w:t>
            </w:r>
            <w:r w:rsidRPr="0015688A">
              <w:rPr>
                <w:i/>
                <w:noProof/>
                <w:sz w:val="18"/>
                <w:lang w:eastAsia="fr-FR"/>
              </w:rPr>
              <w:br/>
            </w:r>
            <w:r w:rsidRPr="0015688A">
              <w:rPr>
                <w:b/>
                <w:i/>
                <w:noProof/>
                <w:sz w:val="18"/>
                <w:lang w:eastAsia="fr-FR"/>
              </w:rPr>
              <w:t>D</w:t>
            </w:r>
            <w:r w:rsidRPr="0015688A">
              <w:rPr>
                <w:i/>
                <w:noProof/>
                <w:sz w:val="18"/>
                <w:lang w:eastAsia="fr-FR"/>
              </w:rPr>
              <w:t xml:space="preserve">  (editorial modification)</w:t>
            </w:r>
          </w:p>
          <w:p w14:paraId="5F8B1761" w14:textId="77777777" w:rsidR="00581337" w:rsidRPr="0015688A" w:rsidRDefault="00581337" w:rsidP="00581337">
            <w:pPr>
              <w:pStyle w:val="CRCoverPage"/>
              <w:rPr>
                <w:noProof/>
                <w:lang w:eastAsia="fr-FR"/>
              </w:rPr>
            </w:pPr>
            <w:r w:rsidRPr="0015688A">
              <w:rPr>
                <w:noProof/>
                <w:sz w:val="18"/>
                <w:lang w:eastAsia="fr-FR"/>
              </w:rPr>
              <w:t>Detailed explanations of the above categories can</w:t>
            </w:r>
            <w:r w:rsidRPr="0015688A">
              <w:rPr>
                <w:noProof/>
                <w:sz w:val="18"/>
                <w:lang w:eastAsia="fr-FR"/>
              </w:rPr>
              <w:br/>
              <w:t xml:space="preserve">be found in 3GPP </w:t>
            </w:r>
            <w:hyperlink r:id="rId11" w:history="1">
              <w:r w:rsidRPr="0015688A">
                <w:rPr>
                  <w:rStyle w:val="Hyperlink"/>
                  <w:rFonts w:eastAsiaTheme="majorEastAsia"/>
                  <w:noProof/>
                  <w:sz w:val="18"/>
                  <w:lang w:eastAsia="fr-FR"/>
                </w:rPr>
                <w:t>TR 21.900</w:t>
              </w:r>
            </w:hyperlink>
            <w:r w:rsidRPr="0015688A">
              <w:rPr>
                <w:noProof/>
                <w:sz w:val="18"/>
                <w:lang w:eastAsia="fr-FR"/>
              </w:rPr>
              <w:t>.</w:t>
            </w:r>
          </w:p>
        </w:tc>
        <w:tc>
          <w:tcPr>
            <w:tcW w:w="3120" w:type="dxa"/>
            <w:gridSpan w:val="2"/>
            <w:tcBorders>
              <w:top w:val="nil"/>
              <w:left w:val="nil"/>
              <w:bottom w:val="single" w:sz="4" w:space="0" w:color="auto"/>
              <w:right w:val="single" w:sz="4" w:space="0" w:color="auto"/>
            </w:tcBorders>
            <w:hideMark/>
          </w:tcPr>
          <w:p w14:paraId="760CD8C0" w14:textId="77777777" w:rsidR="00581337" w:rsidRPr="0015688A" w:rsidRDefault="00581337" w:rsidP="00581337">
            <w:pPr>
              <w:pStyle w:val="CRCoverPage"/>
              <w:tabs>
                <w:tab w:val="left" w:pos="950"/>
              </w:tabs>
              <w:spacing w:after="0"/>
              <w:ind w:left="241" w:hanging="241"/>
              <w:rPr>
                <w:i/>
                <w:noProof/>
                <w:sz w:val="18"/>
                <w:lang w:eastAsia="fr-FR"/>
              </w:rPr>
            </w:pPr>
            <w:r w:rsidRPr="0015688A">
              <w:rPr>
                <w:i/>
                <w:noProof/>
                <w:sz w:val="18"/>
                <w:lang w:eastAsia="fr-FR"/>
              </w:rPr>
              <w:t xml:space="preserve">Use </w:t>
            </w:r>
            <w:r w:rsidRPr="0015688A">
              <w:rPr>
                <w:i/>
                <w:noProof/>
                <w:sz w:val="18"/>
                <w:u w:val="single"/>
                <w:lang w:eastAsia="fr-FR"/>
              </w:rPr>
              <w:t>one</w:t>
            </w:r>
            <w:r w:rsidRPr="0015688A">
              <w:rPr>
                <w:i/>
                <w:noProof/>
                <w:sz w:val="18"/>
                <w:lang w:eastAsia="fr-FR"/>
              </w:rPr>
              <w:t xml:space="preserve"> of the following releases:</w:t>
            </w:r>
            <w:r w:rsidRPr="0015688A">
              <w:rPr>
                <w:i/>
                <w:noProof/>
                <w:sz w:val="18"/>
                <w:lang w:eastAsia="fr-FR"/>
              </w:rPr>
              <w:br/>
              <w:t>Rel-8</w:t>
            </w:r>
            <w:r w:rsidRPr="0015688A">
              <w:rPr>
                <w:i/>
                <w:noProof/>
                <w:sz w:val="18"/>
                <w:lang w:eastAsia="fr-FR"/>
              </w:rPr>
              <w:tab/>
              <w:t>(Release 8)</w:t>
            </w:r>
            <w:r w:rsidRPr="0015688A">
              <w:rPr>
                <w:i/>
                <w:noProof/>
                <w:sz w:val="18"/>
                <w:lang w:eastAsia="fr-FR"/>
              </w:rPr>
              <w:br/>
              <w:t>Rel-9</w:t>
            </w:r>
            <w:r w:rsidRPr="0015688A">
              <w:rPr>
                <w:i/>
                <w:noProof/>
                <w:sz w:val="18"/>
                <w:lang w:eastAsia="fr-FR"/>
              </w:rPr>
              <w:tab/>
              <w:t>(Release 9)</w:t>
            </w:r>
            <w:r w:rsidRPr="0015688A">
              <w:rPr>
                <w:i/>
                <w:noProof/>
                <w:sz w:val="18"/>
                <w:lang w:eastAsia="fr-FR"/>
              </w:rPr>
              <w:br/>
              <w:t>Rel-10</w:t>
            </w:r>
            <w:r w:rsidRPr="0015688A">
              <w:rPr>
                <w:i/>
                <w:noProof/>
                <w:sz w:val="18"/>
                <w:lang w:eastAsia="fr-FR"/>
              </w:rPr>
              <w:tab/>
              <w:t>(Release 10)</w:t>
            </w:r>
            <w:r w:rsidRPr="0015688A">
              <w:rPr>
                <w:i/>
                <w:noProof/>
                <w:sz w:val="18"/>
                <w:lang w:eastAsia="fr-FR"/>
              </w:rPr>
              <w:br/>
              <w:t>Rel-11</w:t>
            </w:r>
            <w:r w:rsidRPr="0015688A">
              <w:rPr>
                <w:i/>
                <w:noProof/>
                <w:sz w:val="18"/>
                <w:lang w:eastAsia="fr-FR"/>
              </w:rPr>
              <w:tab/>
              <w:t>(Release 11)</w:t>
            </w:r>
            <w:r w:rsidRPr="0015688A">
              <w:rPr>
                <w:i/>
                <w:noProof/>
                <w:sz w:val="18"/>
                <w:lang w:eastAsia="fr-FR"/>
              </w:rPr>
              <w:br/>
              <w:t>…</w:t>
            </w:r>
            <w:r w:rsidRPr="0015688A">
              <w:rPr>
                <w:i/>
                <w:noProof/>
                <w:sz w:val="18"/>
                <w:lang w:eastAsia="fr-FR"/>
              </w:rPr>
              <w:br/>
              <w:t>Rel-15</w:t>
            </w:r>
            <w:r w:rsidRPr="0015688A">
              <w:rPr>
                <w:i/>
                <w:noProof/>
                <w:sz w:val="18"/>
                <w:lang w:eastAsia="fr-FR"/>
              </w:rPr>
              <w:tab/>
              <w:t>(Release 15)</w:t>
            </w:r>
            <w:r w:rsidRPr="0015688A">
              <w:rPr>
                <w:i/>
                <w:noProof/>
                <w:sz w:val="18"/>
                <w:lang w:eastAsia="fr-FR"/>
              </w:rPr>
              <w:br/>
              <w:t>Rel-16</w:t>
            </w:r>
            <w:r w:rsidRPr="0015688A">
              <w:rPr>
                <w:i/>
                <w:noProof/>
                <w:sz w:val="18"/>
                <w:lang w:eastAsia="fr-FR"/>
              </w:rPr>
              <w:tab/>
              <w:t>(Release 16)</w:t>
            </w:r>
            <w:r w:rsidRPr="0015688A">
              <w:rPr>
                <w:i/>
                <w:noProof/>
                <w:sz w:val="18"/>
                <w:lang w:eastAsia="fr-FR"/>
              </w:rPr>
              <w:br/>
              <w:t>Rel-17</w:t>
            </w:r>
            <w:r w:rsidRPr="0015688A">
              <w:rPr>
                <w:i/>
                <w:noProof/>
                <w:sz w:val="18"/>
                <w:lang w:eastAsia="fr-FR"/>
              </w:rPr>
              <w:tab/>
              <w:t>(Release 17)</w:t>
            </w:r>
            <w:r w:rsidRPr="0015688A">
              <w:rPr>
                <w:i/>
                <w:noProof/>
                <w:sz w:val="18"/>
                <w:lang w:eastAsia="fr-FR"/>
              </w:rPr>
              <w:br/>
              <w:t>Rel-18</w:t>
            </w:r>
            <w:r w:rsidRPr="0015688A">
              <w:rPr>
                <w:i/>
                <w:noProof/>
                <w:sz w:val="18"/>
                <w:lang w:eastAsia="fr-FR"/>
              </w:rPr>
              <w:tab/>
              <w:t>(Release 18)</w:t>
            </w:r>
          </w:p>
        </w:tc>
      </w:tr>
      <w:tr w:rsidR="00581337" w:rsidRPr="0015688A" w14:paraId="61EDDC51" w14:textId="77777777" w:rsidTr="00581337">
        <w:tc>
          <w:tcPr>
            <w:tcW w:w="1843" w:type="dxa"/>
          </w:tcPr>
          <w:p w14:paraId="7D01CFCD" w14:textId="77777777" w:rsidR="00581337" w:rsidRPr="0015688A" w:rsidRDefault="00581337" w:rsidP="00581337">
            <w:pPr>
              <w:pStyle w:val="CRCoverPage"/>
              <w:spacing w:after="0"/>
              <w:rPr>
                <w:b/>
                <w:i/>
                <w:noProof/>
                <w:sz w:val="8"/>
                <w:szCs w:val="8"/>
                <w:lang w:eastAsia="fr-FR"/>
              </w:rPr>
            </w:pPr>
          </w:p>
        </w:tc>
        <w:tc>
          <w:tcPr>
            <w:tcW w:w="7797" w:type="dxa"/>
            <w:gridSpan w:val="10"/>
          </w:tcPr>
          <w:p w14:paraId="498DD9EB" w14:textId="77777777" w:rsidR="00581337" w:rsidRPr="0015688A" w:rsidRDefault="00581337" w:rsidP="00581337">
            <w:pPr>
              <w:pStyle w:val="CRCoverPage"/>
              <w:spacing w:after="0"/>
              <w:rPr>
                <w:noProof/>
                <w:sz w:val="8"/>
                <w:szCs w:val="8"/>
                <w:lang w:eastAsia="fr-FR"/>
              </w:rPr>
            </w:pPr>
          </w:p>
        </w:tc>
      </w:tr>
      <w:tr w:rsidR="00581337" w:rsidRPr="0015688A" w14:paraId="2ED58FF7" w14:textId="77777777" w:rsidTr="00581337">
        <w:tc>
          <w:tcPr>
            <w:tcW w:w="2694" w:type="dxa"/>
            <w:gridSpan w:val="2"/>
            <w:tcBorders>
              <w:top w:val="single" w:sz="4" w:space="0" w:color="auto"/>
              <w:left w:val="single" w:sz="4" w:space="0" w:color="auto"/>
              <w:bottom w:val="nil"/>
              <w:right w:val="nil"/>
            </w:tcBorders>
            <w:hideMark/>
          </w:tcPr>
          <w:p w14:paraId="7D2A085B" w14:textId="77777777" w:rsidR="00581337" w:rsidRPr="0015688A" w:rsidRDefault="00581337" w:rsidP="00581337">
            <w:pPr>
              <w:pStyle w:val="CRCoverPage"/>
              <w:tabs>
                <w:tab w:val="right" w:pos="2184"/>
              </w:tabs>
              <w:spacing w:after="0"/>
              <w:rPr>
                <w:b/>
                <w:i/>
                <w:noProof/>
                <w:lang w:eastAsia="fr-FR"/>
              </w:rPr>
            </w:pPr>
            <w:r w:rsidRPr="0015688A">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08F91B4" w14:textId="77777777" w:rsidR="00581337" w:rsidRPr="0015688A" w:rsidRDefault="00581337" w:rsidP="00581337">
            <w:pPr>
              <w:pStyle w:val="CRCoverPage"/>
              <w:rPr>
                <w:lang w:eastAsia="fr-FR"/>
              </w:rPr>
            </w:pPr>
            <w:r w:rsidRPr="0015688A">
              <w:rPr>
                <w:noProof/>
                <w:lang w:eastAsia="fr-FR"/>
              </w:rPr>
              <w:t>Revised test case 6.1.2.2</w:t>
            </w:r>
          </w:p>
        </w:tc>
      </w:tr>
      <w:tr w:rsidR="00581337" w:rsidRPr="0015688A" w14:paraId="35C19F56" w14:textId="77777777" w:rsidTr="00581337">
        <w:tc>
          <w:tcPr>
            <w:tcW w:w="2694" w:type="dxa"/>
            <w:gridSpan w:val="2"/>
            <w:tcBorders>
              <w:top w:val="nil"/>
              <w:left w:val="single" w:sz="4" w:space="0" w:color="auto"/>
              <w:bottom w:val="nil"/>
              <w:right w:val="nil"/>
            </w:tcBorders>
          </w:tcPr>
          <w:p w14:paraId="5200CDF2" w14:textId="77777777" w:rsidR="00581337" w:rsidRPr="0015688A" w:rsidRDefault="00581337" w:rsidP="0058133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E9A73E" w14:textId="77777777" w:rsidR="00581337" w:rsidRPr="0015688A" w:rsidRDefault="00581337" w:rsidP="00581337">
            <w:pPr>
              <w:pStyle w:val="CRCoverPage"/>
              <w:spacing w:after="0"/>
              <w:rPr>
                <w:noProof/>
                <w:sz w:val="8"/>
                <w:szCs w:val="8"/>
                <w:lang w:eastAsia="fr-FR"/>
              </w:rPr>
            </w:pPr>
          </w:p>
        </w:tc>
      </w:tr>
      <w:tr w:rsidR="00581337" w:rsidRPr="0015688A" w14:paraId="5B43D059" w14:textId="77777777" w:rsidTr="00581337">
        <w:tc>
          <w:tcPr>
            <w:tcW w:w="2694" w:type="dxa"/>
            <w:gridSpan w:val="2"/>
            <w:tcBorders>
              <w:top w:val="nil"/>
              <w:left w:val="single" w:sz="4" w:space="0" w:color="auto"/>
              <w:bottom w:val="nil"/>
              <w:right w:val="nil"/>
            </w:tcBorders>
            <w:hideMark/>
          </w:tcPr>
          <w:p w14:paraId="600A675A" w14:textId="77777777" w:rsidR="00581337" w:rsidRPr="0015688A" w:rsidRDefault="00581337" w:rsidP="00581337">
            <w:pPr>
              <w:pStyle w:val="CRCoverPage"/>
              <w:tabs>
                <w:tab w:val="right" w:pos="2184"/>
              </w:tabs>
              <w:spacing w:after="0"/>
              <w:rPr>
                <w:b/>
                <w:i/>
                <w:noProof/>
                <w:lang w:eastAsia="fr-FR"/>
              </w:rPr>
            </w:pPr>
            <w:r w:rsidRPr="0015688A">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A2BE1FB" w14:textId="77777777" w:rsidR="00581337" w:rsidRPr="0015688A" w:rsidRDefault="00581337" w:rsidP="00581337">
            <w:pPr>
              <w:pStyle w:val="CRCoverPage"/>
              <w:numPr>
                <w:ilvl w:val="0"/>
                <w:numId w:val="24"/>
              </w:numPr>
              <w:spacing w:after="0"/>
              <w:rPr>
                <w:noProof/>
                <w:lang w:eastAsia="fr-FR"/>
              </w:rPr>
            </w:pPr>
            <w:r w:rsidRPr="0015688A">
              <w:rPr>
                <w:noProof/>
                <w:lang w:eastAsia="fr-FR"/>
              </w:rPr>
              <w:t>Edited all Test Purposes.</w:t>
            </w:r>
          </w:p>
          <w:p w14:paraId="50891E71" w14:textId="77777777" w:rsidR="00581337" w:rsidRPr="0015688A" w:rsidRDefault="00581337" w:rsidP="00581337">
            <w:pPr>
              <w:pStyle w:val="CRCoverPage"/>
              <w:numPr>
                <w:ilvl w:val="0"/>
                <w:numId w:val="24"/>
              </w:numPr>
              <w:spacing w:after="0"/>
              <w:rPr>
                <w:noProof/>
                <w:lang w:eastAsia="fr-FR"/>
              </w:rPr>
            </w:pPr>
            <w:r w:rsidRPr="0015688A">
              <w:rPr>
                <w:noProof/>
                <w:lang w:eastAsia="fr-FR"/>
              </w:rPr>
              <w:t>Deleted 9.2.2.2.1.2 in Conformance Requirements section and added 6.41 to list in 1</w:t>
            </w:r>
            <w:r w:rsidRPr="0015688A">
              <w:rPr>
                <w:noProof/>
                <w:vertAlign w:val="superscript"/>
                <w:lang w:eastAsia="fr-FR"/>
              </w:rPr>
              <w:t>st</w:t>
            </w:r>
            <w:r w:rsidRPr="0015688A">
              <w:rPr>
                <w:noProof/>
                <w:lang w:eastAsia="fr-FR"/>
              </w:rPr>
              <w:t xml:space="preserve"> paragraph.</w:t>
            </w:r>
          </w:p>
          <w:p w14:paraId="3761C119" w14:textId="77777777" w:rsidR="00581337" w:rsidRPr="0015688A" w:rsidRDefault="00581337" w:rsidP="00581337">
            <w:pPr>
              <w:pStyle w:val="CRCoverPage"/>
              <w:numPr>
                <w:ilvl w:val="0"/>
                <w:numId w:val="24"/>
              </w:numPr>
              <w:spacing w:after="0"/>
              <w:rPr>
                <w:noProof/>
                <w:lang w:eastAsia="fr-FR"/>
              </w:rPr>
            </w:pPr>
            <w:r w:rsidRPr="0015688A">
              <w:rPr>
                <w:noProof/>
                <w:lang w:eastAsia="fr-FR"/>
              </w:rPr>
              <w:t>Edited Main Behavior Table.</w:t>
            </w:r>
          </w:p>
          <w:p w14:paraId="3C39B313" w14:textId="77777777" w:rsidR="00581337" w:rsidRPr="0015688A" w:rsidRDefault="00581337" w:rsidP="00581337">
            <w:pPr>
              <w:pStyle w:val="CRCoverPage"/>
              <w:numPr>
                <w:ilvl w:val="0"/>
                <w:numId w:val="24"/>
              </w:numPr>
              <w:spacing w:after="0"/>
              <w:rPr>
                <w:noProof/>
                <w:lang w:eastAsia="fr-FR"/>
              </w:rPr>
            </w:pPr>
            <w:r w:rsidRPr="0015688A">
              <w:rPr>
                <w:noProof/>
                <w:lang w:eastAsia="fr-FR"/>
              </w:rPr>
              <w:t>Edited step numbers in Table Titles in Specific Contents Section.</w:t>
            </w:r>
          </w:p>
          <w:p w14:paraId="0C97B553" w14:textId="77777777" w:rsidR="00581337" w:rsidRPr="0015688A" w:rsidRDefault="00581337" w:rsidP="00581337">
            <w:pPr>
              <w:pStyle w:val="CRCoverPage"/>
              <w:numPr>
                <w:ilvl w:val="0"/>
                <w:numId w:val="24"/>
              </w:numPr>
              <w:spacing w:after="0"/>
              <w:rPr>
                <w:noProof/>
                <w:lang w:eastAsia="fr-FR"/>
              </w:rPr>
            </w:pPr>
            <w:r w:rsidRPr="0015688A">
              <w:rPr>
                <w:noProof/>
                <w:lang w:eastAsia="fr-FR"/>
              </w:rPr>
              <w:t xml:space="preserve">Voided Tables 6.1.2.2.3.3-4, -6, -10, 12, -15, -19, -21, -23, -24. </w:t>
            </w:r>
          </w:p>
          <w:p w14:paraId="3313E754" w14:textId="77777777" w:rsidR="00581337" w:rsidRPr="0015688A" w:rsidRDefault="00581337" w:rsidP="00581337">
            <w:pPr>
              <w:pStyle w:val="CRCoverPage"/>
              <w:numPr>
                <w:ilvl w:val="0"/>
                <w:numId w:val="24"/>
              </w:numPr>
              <w:spacing w:after="0"/>
              <w:rPr>
                <w:noProof/>
                <w:lang w:eastAsia="fr-FR"/>
              </w:rPr>
            </w:pPr>
            <w:r w:rsidRPr="0015688A">
              <w:rPr>
                <w:noProof/>
                <w:lang w:eastAsia="fr-FR"/>
              </w:rPr>
              <w:t>Corrected all Note formats in steps and at end.</w:t>
            </w:r>
          </w:p>
          <w:p w14:paraId="1D9E4182" w14:textId="77777777" w:rsidR="00581337" w:rsidRPr="0015688A" w:rsidRDefault="00581337" w:rsidP="00581337">
            <w:pPr>
              <w:pStyle w:val="CRCoverPage"/>
              <w:spacing w:after="0"/>
              <w:ind w:left="100"/>
              <w:rPr>
                <w:noProof/>
                <w:lang w:eastAsia="fr-FR"/>
              </w:rPr>
            </w:pPr>
            <w:r w:rsidRPr="0015688A">
              <w:rPr>
                <w:noProof/>
                <w:lang w:eastAsia="fr-FR"/>
              </w:rPr>
              <w:t>Changed Exception message for LTE end connection.</w:t>
            </w:r>
          </w:p>
        </w:tc>
      </w:tr>
      <w:tr w:rsidR="00581337" w:rsidRPr="0015688A" w14:paraId="377C42B0" w14:textId="77777777" w:rsidTr="00581337">
        <w:tc>
          <w:tcPr>
            <w:tcW w:w="2694" w:type="dxa"/>
            <w:gridSpan w:val="2"/>
            <w:tcBorders>
              <w:top w:val="nil"/>
              <w:left w:val="single" w:sz="4" w:space="0" w:color="auto"/>
              <w:bottom w:val="nil"/>
              <w:right w:val="nil"/>
            </w:tcBorders>
          </w:tcPr>
          <w:p w14:paraId="539CC20B" w14:textId="77777777" w:rsidR="00581337" w:rsidRPr="0015688A" w:rsidRDefault="00581337" w:rsidP="0058133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FCD066C" w14:textId="77777777" w:rsidR="00581337" w:rsidRPr="0015688A" w:rsidRDefault="00581337" w:rsidP="00581337">
            <w:pPr>
              <w:pStyle w:val="CRCoverPage"/>
              <w:spacing w:after="0"/>
              <w:rPr>
                <w:noProof/>
                <w:sz w:val="8"/>
                <w:szCs w:val="8"/>
                <w:lang w:eastAsia="fr-FR"/>
              </w:rPr>
            </w:pPr>
          </w:p>
        </w:tc>
      </w:tr>
      <w:tr w:rsidR="00581337" w:rsidRPr="0015688A" w14:paraId="3E7EB667" w14:textId="77777777" w:rsidTr="00581337">
        <w:tc>
          <w:tcPr>
            <w:tcW w:w="2694" w:type="dxa"/>
            <w:gridSpan w:val="2"/>
            <w:tcBorders>
              <w:top w:val="nil"/>
              <w:left w:val="single" w:sz="4" w:space="0" w:color="auto"/>
              <w:bottom w:val="single" w:sz="4" w:space="0" w:color="auto"/>
              <w:right w:val="nil"/>
            </w:tcBorders>
            <w:hideMark/>
          </w:tcPr>
          <w:p w14:paraId="35173188" w14:textId="77777777" w:rsidR="00581337" w:rsidRPr="0015688A" w:rsidRDefault="00581337" w:rsidP="00581337">
            <w:pPr>
              <w:pStyle w:val="CRCoverPage"/>
              <w:tabs>
                <w:tab w:val="right" w:pos="2184"/>
              </w:tabs>
              <w:spacing w:after="0"/>
              <w:rPr>
                <w:b/>
                <w:i/>
                <w:noProof/>
                <w:lang w:eastAsia="fr-FR"/>
              </w:rPr>
            </w:pPr>
            <w:r w:rsidRPr="0015688A">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5D3EED8" w14:textId="77777777" w:rsidR="00581337" w:rsidRPr="0015688A" w:rsidRDefault="00581337" w:rsidP="00581337">
            <w:pPr>
              <w:pStyle w:val="CRCoverPage"/>
              <w:rPr>
                <w:lang w:eastAsia="fr-FR"/>
              </w:rPr>
            </w:pPr>
            <w:r w:rsidRPr="0015688A">
              <w:rPr>
                <w:noProof/>
                <w:lang w:eastAsia="fr-FR"/>
              </w:rPr>
              <w:t>The test specification would have incorrect formats and information.</w:t>
            </w:r>
          </w:p>
        </w:tc>
      </w:tr>
      <w:tr w:rsidR="00581337" w:rsidRPr="0015688A" w14:paraId="4A23310B" w14:textId="77777777" w:rsidTr="00581337">
        <w:tc>
          <w:tcPr>
            <w:tcW w:w="2694" w:type="dxa"/>
            <w:gridSpan w:val="2"/>
          </w:tcPr>
          <w:p w14:paraId="1E285068" w14:textId="77777777" w:rsidR="00581337" w:rsidRPr="0015688A" w:rsidRDefault="00581337" w:rsidP="00581337">
            <w:pPr>
              <w:pStyle w:val="CRCoverPage"/>
              <w:spacing w:after="0"/>
              <w:rPr>
                <w:b/>
                <w:i/>
                <w:noProof/>
                <w:sz w:val="8"/>
                <w:szCs w:val="8"/>
                <w:lang w:eastAsia="fr-FR"/>
              </w:rPr>
            </w:pPr>
          </w:p>
        </w:tc>
        <w:tc>
          <w:tcPr>
            <w:tcW w:w="6946" w:type="dxa"/>
            <w:gridSpan w:val="9"/>
          </w:tcPr>
          <w:p w14:paraId="0BA16819" w14:textId="77777777" w:rsidR="00581337" w:rsidRPr="0015688A" w:rsidRDefault="00581337" w:rsidP="00581337">
            <w:pPr>
              <w:pStyle w:val="CRCoverPage"/>
              <w:spacing w:after="0"/>
              <w:rPr>
                <w:noProof/>
                <w:sz w:val="8"/>
                <w:szCs w:val="8"/>
                <w:lang w:eastAsia="fr-FR"/>
              </w:rPr>
            </w:pPr>
          </w:p>
        </w:tc>
      </w:tr>
      <w:tr w:rsidR="00581337" w:rsidRPr="0015688A" w14:paraId="239E4EA5" w14:textId="77777777" w:rsidTr="00581337">
        <w:tc>
          <w:tcPr>
            <w:tcW w:w="2694" w:type="dxa"/>
            <w:gridSpan w:val="2"/>
            <w:tcBorders>
              <w:top w:val="single" w:sz="4" w:space="0" w:color="auto"/>
              <w:left w:val="single" w:sz="4" w:space="0" w:color="auto"/>
              <w:bottom w:val="nil"/>
              <w:right w:val="nil"/>
            </w:tcBorders>
            <w:hideMark/>
          </w:tcPr>
          <w:p w14:paraId="431D420C" w14:textId="77777777" w:rsidR="00581337" w:rsidRPr="0015688A" w:rsidRDefault="00581337" w:rsidP="00581337">
            <w:pPr>
              <w:pStyle w:val="CRCoverPage"/>
              <w:tabs>
                <w:tab w:val="right" w:pos="2184"/>
              </w:tabs>
              <w:spacing w:after="0"/>
              <w:rPr>
                <w:b/>
                <w:i/>
                <w:noProof/>
                <w:lang w:eastAsia="fr-FR"/>
              </w:rPr>
            </w:pPr>
            <w:r w:rsidRPr="0015688A">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47B9209" w14:textId="77777777" w:rsidR="00581337" w:rsidRPr="0015688A" w:rsidRDefault="00581337" w:rsidP="00581337">
            <w:pPr>
              <w:pStyle w:val="CRCoverPage"/>
              <w:spacing w:after="0"/>
              <w:ind w:left="100"/>
              <w:rPr>
                <w:noProof/>
                <w:lang w:eastAsia="fr-FR"/>
              </w:rPr>
            </w:pPr>
            <w:r w:rsidRPr="0015688A">
              <w:rPr>
                <w:noProof/>
                <w:lang w:eastAsia="fr-FR"/>
              </w:rPr>
              <w:t>6.1.2.2</w:t>
            </w:r>
          </w:p>
        </w:tc>
      </w:tr>
      <w:tr w:rsidR="00581337" w:rsidRPr="0015688A" w14:paraId="59D79C98" w14:textId="77777777" w:rsidTr="00581337">
        <w:tc>
          <w:tcPr>
            <w:tcW w:w="2694" w:type="dxa"/>
            <w:gridSpan w:val="2"/>
            <w:tcBorders>
              <w:top w:val="nil"/>
              <w:left w:val="single" w:sz="4" w:space="0" w:color="auto"/>
              <w:bottom w:val="nil"/>
              <w:right w:val="nil"/>
            </w:tcBorders>
          </w:tcPr>
          <w:p w14:paraId="0B3BCE96" w14:textId="77777777" w:rsidR="00581337" w:rsidRPr="0015688A" w:rsidRDefault="00581337" w:rsidP="0058133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070FE47" w14:textId="77777777" w:rsidR="00581337" w:rsidRPr="0015688A" w:rsidRDefault="00581337" w:rsidP="00581337">
            <w:pPr>
              <w:pStyle w:val="CRCoverPage"/>
              <w:spacing w:after="0"/>
              <w:rPr>
                <w:noProof/>
                <w:sz w:val="8"/>
                <w:szCs w:val="8"/>
                <w:lang w:eastAsia="fr-FR"/>
              </w:rPr>
            </w:pPr>
          </w:p>
        </w:tc>
      </w:tr>
      <w:tr w:rsidR="00581337" w:rsidRPr="0015688A" w14:paraId="7EC7B297" w14:textId="77777777" w:rsidTr="00581337">
        <w:tc>
          <w:tcPr>
            <w:tcW w:w="2694" w:type="dxa"/>
            <w:gridSpan w:val="2"/>
            <w:tcBorders>
              <w:top w:val="nil"/>
              <w:left w:val="single" w:sz="4" w:space="0" w:color="auto"/>
              <w:bottom w:val="nil"/>
              <w:right w:val="nil"/>
            </w:tcBorders>
          </w:tcPr>
          <w:p w14:paraId="3F9F52E7" w14:textId="77777777" w:rsidR="00581337" w:rsidRPr="0015688A" w:rsidRDefault="00581337" w:rsidP="0058133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E3C4008" w14:textId="77777777" w:rsidR="00581337" w:rsidRPr="0015688A" w:rsidRDefault="00581337" w:rsidP="00581337">
            <w:pPr>
              <w:pStyle w:val="CRCoverPage"/>
              <w:spacing w:after="0"/>
              <w:jc w:val="center"/>
              <w:rPr>
                <w:b/>
                <w:caps/>
                <w:noProof/>
                <w:lang w:eastAsia="fr-FR"/>
              </w:rPr>
            </w:pPr>
            <w:r w:rsidRPr="0015688A">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871641F" w14:textId="77777777" w:rsidR="00581337" w:rsidRPr="0015688A" w:rsidRDefault="00581337" w:rsidP="00581337">
            <w:pPr>
              <w:pStyle w:val="CRCoverPage"/>
              <w:spacing w:after="0"/>
              <w:jc w:val="center"/>
              <w:rPr>
                <w:b/>
                <w:caps/>
                <w:noProof/>
                <w:lang w:eastAsia="fr-FR"/>
              </w:rPr>
            </w:pPr>
            <w:r w:rsidRPr="0015688A">
              <w:rPr>
                <w:b/>
                <w:caps/>
                <w:noProof/>
                <w:lang w:eastAsia="fr-FR"/>
              </w:rPr>
              <w:t>N</w:t>
            </w:r>
          </w:p>
        </w:tc>
        <w:tc>
          <w:tcPr>
            <w:tcW w:w="2977" w:type="dxa"/>
            <w:gridSpan w:val="4"/>
          </w:tcPr>
          <w:p w14:paraId="411AE4B6" w14:textId="77777777" w:rsidR="00581337" w:rsidRPr="0015688A" w:rsidRDefault="00581337" w:rsidP="0058133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FC4DFBA" w14:textId="77777777" w:rsidR="00581337" w:rsidRPr="0015688A" w:rsidRDefault="00581337" w:rsidP="00581337">
            <w:pPr>
              <w:pStyle w:val="CRCoverPage"/>
              <w:spacing w:after="0"/>
              <w:ind w:left="99"/>
              <w:rPr>
                <w:noProof/>
                <w:lang w:eastAsia="fr-FR"/>
              </w:rPr>
            </w:pPr>
          </w:p>
        </w:tc>
      </w:tr>
      <w:tr w:rsidR="00581337" w:rsidRPr="0015688A" w14:paraId="6FF941A2" w14:textId="77777777" w:rsidTr="00581337">
        <w:tc>
          <w:tcPr>
            <w:tcW w:w="2694" w:type="dxa"/>
            <w:gridSpan w:val="2"/>
            <w:tcBorders>
              <w:top w:val="nil"/>
              <w:left w:val="single" w:sz="4" w:space="0" w:color="auto"/>
              <w:bottom w:val="nil"/>
              <w:right w:val="nil"/>
            </w:tcBorders>
            <w:hideMark/>
          </w:tcPr>
          <w:p w14:paraId="4E1B4AC2" w14:textId="77777777" w:rsidR="00581337" w:rsidRPr="0015688A" w:rsidRDefault="00581337" w:rsidP="00581337">
            <w:pPr>
              <w:pStyle w:val="CRCoverPage"/>
              <w:tabs>
                <w:tab w:val="right" w:pos="2184"/>
              </w:tabs>
              <w:spacing w:after="0"/>
              <w:rPr>
                <w:b/>
                <w:i/>
                <w:noProof/>
                <w:lang w:eastAsia="fr-FR"/>
              </w:rPr>
            </w:pPr>
            <w:r w:rsidRPr="0015688A">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80FD0B8" w14:textId="77777777" w:rsidR="00581337" w:rsidRPr="0015688A" w:rsidRDefault="00581337" w:rsidP="0058133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C6C6F5" w14:textId="77777777" w:rsidR="00581337" w:rsidRPr="0015688A" w:rsidRDefault="00581337" w:rsidP="00581337">
            <w:pPr>
              <w:pStyle w:val="CRCoverPage"/>
              <w:spacing w:after="0"/>
              <w:jc w:val="center"/>
              <w:rPr>
                <w:b/>
                <w:caps/>
                <w:noProof/>
                <w:lang w:eastAsia="fr-FR"/>
              </w:rPr>
            </w:pPr>
            <w:r w:rsidRPr="0015688A">
              <w:rPr>
                <w:b/>
                <w:caps/>
                <w:noProof/>
                <w:lang w:eastAsia="fr-FR"/>
              </w:rPr>
              <w:t>X</w:t>
            </w:r>
          </w:p>
        </w:tc>
        <w:tc>
          <w:tcPr>
            <w:tcW w:w="2977" w:type="dxa"/>
            <w:gridSpan w:val="4"/>
            <w:hideMark/>
          </w:tcPr>
          <w:p w14:paraId="21CB93FA" w14:textId="77777777" w:rsidR="00581337" w:rsidRPr="0015688A" w:rsidRDefault="00581337" w:rsidP="00581337">
            <w:pPr>
              <w:pStyle w:val="CRCoverPage"/>
              <w:tabs>
                <w:tab w:val="right" w:pos="2893"/>
              </w:tabs>
              <w:spacing w:after="0"/>
              <w:rPr>
                <w:noProof/>
                <w:lang w:eastAsia="fr-FR"/>
              </w:rPr>
            </w:pPr>
            <w:r w:rsidRPr="0015688A">
              <w:rPr>
                <w:noProof/>
                <w:lang w:eastAsia="fr-FR"/>
              </w:rPr>
              <w:t xml:space="preserve"> Other core specifications</w:t>
            </w:r>
            <w:r w:rsidRPr="0015688A">
              <w:rPr>
                <w:noProof/>
                <w:lang w:eastAsia="fr-FR"/>
              </w:rPr>
              <w:tab/>
            </w:r>
          </w:p>
        </w:tc>
        <w:tc>
          <w:tcPr>
            <w:tcW w:w="3401" w:type="dxa"/>
            <w:gridSpan w:val="3"/>
            <w:tcBorders>
              <w:top w:val="nil"/>
              <w:left w:val="nil"/>
              <w:bottom w:val="nil"/>
              <w:right w:val="single" w:sz="4" w:space="0" w:color="auto"/>
            </w:tcBorders>
            <w:shd w:val="pct30" w:color="FFFF00" w:fill="auto"/>
            <w:hideMark/>
          </w:tcPr>
          <w:p w14:paraId="19F891AC" w14:textId="77777777" w:rsidR="00581337" w:rsidRPr="0015688A" w:rsidRDefault="00581337" w:rsidP="00581337">
            <w:pPr>
              <w:pStyle w:val="CRCoverPage"/>
              <w:spacing w:after="0"/>
              <w:ind w:left="99"/>
              <w:rPr>
                <w:noProof/>
                <w:lang w:eastAsia="fr-FR"/>
              </w:rPr>
            </w:pPr>
            <w:r w:rsidRPr="0015688A">
              <w:rPr>
                <w:noProof/>
                <w:lang w:eastAsia="fr-FR"/>
              </w:rPr>
              <w:t xml:space="preserve">TS/TR ... CR ... </w:t>
            </w:r>
          </w:p>
        </w:tc>
      </w:tr>
      <w:tr w:rsidR="00581337" w:rsidRPr="0015688A" w14:paraId="63476FC6" w14:textId="77777777" w:rsidTr="00581337">
        <w:tc>
          <w:tcPr>
            <w:tcW w:w="2694" w:type="dxa"/>
            <w:gridSpan w:val="2"/>
            <w:tcBorders>
              <w:top w:val="nil"/>
              <w:left w:val="single" w:sz="4" w:space="0" w:color="auto"/>
              <w:bottom w:val="nil"/>
              <w:right w:val="nil"/>
            </w:tcBorders>
            <w:hideMark/>
          </w:tcPr>
          <w:p w14:paraId="4857CF00" w14:textId="77777777" w:rsidR="00581337" w:rsidRPr="0015688A" w:rsidRDefault="00581337" w:rsidP="00581337">
            <w:pPr>
              <w:pStyle w:val="CRCoverPage"/>
              <w:spacing w:after="0"/>
              <w:rPr>
                <w:b/>
                <w:i/>
                <w:noProof/>
                <w:lang w:eastAsia="fr-FR"/>
              </w:rPr>
            </w:pPr>
            <w:r w:rsidRPr="0015688A">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BAD033F" w14:textId="77777777" w:rsidR="00581337" w:rsidRPr="0015688A" w:rsidRDefault="00581337" w:rsidP="0058133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627654" w14:textId="77777777" w:rsidR="00581337" w:rsidRPr="0015688A" w:rsidRDefault="00581337" w:rsidP="00581337">
            <w:pPr>
              <w:pStyle w:val="CRCoverPage"/>
              <w:spacing w:after="0"/>
              <w:jc w:val="center"/>
              <w:rPr>
                <w:b/>
                <w:caps/>
                <w:noProof/>
                <w:lang w:eastAsia="fr-FR"/>
              </w:rPr>
            </w:pPr>
            <w:r w:rsidRPr="0015688A">
              <w:rPr>
                <w:b/>
                <w:caps/>
                <w:noProof/>
                <w:lang w:eastAsia="fr-FR"/>
              </w:rPr>
              <w:t>X</w:t>
            </w:r>
          </w:p>
        </w:tc>
        <w:tc>
          <w:tcPr>
            <w:tcW w:w="2977" w:type="dxa"/>
            <w:gridSpan w:val="4"/>
            <w:hideMark/>
          </w:tcPr>
          <w:p w14:paraId="47626AD4" w14:textId="77777777" w:rsidR="00581337" w:rsidRPr="0015688A" w:rsidRDefault="00581337" w:rsidP="00581337">
            <w:pPr>
              <w:pStyle w:val="CRCoverPage"/>
              <w:spacing w:after="0"/>
              <w:rPr>
                <w:noProof/>
                <w:lang w:eastAsia="fr-FR"/>
              </w:rPr>
            </w:pPr>
            <w:r w:rsidRPr="0015688A">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5A91997" w14:textId="77777777" w:rsidR="00581337" w:rsidRPr="0015688A" w:rsidRDefault="00581337" w:rsidP="00581337">
            <w:pPr>
              <w:pStyle w:val="CRCoverPage"/>
              <w:spacing w:after="0"/>
              <w:ind w:left="99"/>
              <w:rPr>
                <w:noProof/>
                <w:lang w:eastAsia="fr-FR"/>
              </w:rPr>
            </w:pPr>
            <w:r w:rsidRPr="0015688A">
              <w:rPr>
                <w:noProof/>
                <w:lang w:eastAsia="fr-FR"/>
              </w:rPr>
              <w:t xml:space="preserve">TS/TR ... CR ... </w:t>
            </w:r>
          </w:p>
        </w:tc>
      </w:tr>
      <w:tr w:rsidR="00581337" w:rsidRPr="0015688A" w14:paraId="3185CEC7" w14:textId="77777777" w:rsidTr="00581337">
        <w:tc>
          <w:tcPr>
            <w:tcW w:w="2694" w:type="dxa"/>
            <w:gridSpan w:val="2"/>
            <w:tcBorders>
              <w:top w:val="nil"/>
              <w:left w:val="single" w:sz="4" w:space="0" w:color="auto"/>
              <w:bottom w:val="nil"/>
              <w:right w:val="nil"/>
            </w:tcBorders>
            <w:hideMark/>
          </w:tcPr>
          <w:p w14:paraId="4697E86E" w14:textId="77777777" w:rsidR="00581337" w:rsidRPr="0015688A" w:rsidRDefault="00581337" w:rsidP="00581337">
            <w:pPr>
              <w:pStyle w:val="CRCoverPage"/>
              <w:spacing w:after="0"/>
              <w:rPr>
                <w:b/>
                <w:i/>
                <w:noProof/>
                <w:lang w:eastAsia="fr-FR"/>
              </w:rPr>
            </w:pPr>
            <w:r w:rsidRPr="0015688A">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BC9435" w14:textId="77777777" w:rsidR="00581337" w:rsidRPr="0015688A" w:rsidRDefault="00581337" w:rsidP="0058133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8EA3B2" w14:textId="77777777" w:rsidR="00581337" w:rsidRPr="0015688A" w:rsidRDefault="00581337" w:rsidP="00581337">
            <w:pPr>
              <w:pStyle w:val="CRCoverPage"/>
              <w:spacing w:after="0"/>
              <w:jc w:val="center"/>
              <w:rPr>
                <w:b/>
                <w:caps/>
                <w:noProof/>
                <w:lang w:eastAsia="fr-FR"/>
              </w:rPr>
            </w:pPr>
            <w:r w:rsidRPr="0015688A">
              <w:rPr>
                <w:b/>
                <w:caps/>
                <w:noProof/>
                <w:lang w:eastAsia="fr-FR"/>
              </w:rPr>
              <w:t>X</w:t>
            </w:r>
          </w:p>
        </w:tc>
        <w:tc>
          <w:tcPr>
            <w:tcW w:w="2977" w:type="dxa"/>
            <w:gridSpan w:val="4"/>
            <w:hideMark/>
          </w:tcPr>
          <w:p w14:paraId="702AD9D3" w14:textId="77777777" w:rsidR="00581337" w:rsidRPr="0015688A" w:rsidRDefault="00581337" w:rsidP="00581337">
            <w:pPr>
              <w:pStyle w:val="CRCoverPage"/>
              <w:spacing w:after="0"/>
              <w:rPr>
                <w:noProof/>
                <w:lang w:eastAsia="fr-FR"/>
              </w:rPr>
            </w:pPr>
            <w:r w:rsidRPr="0015688A">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6F35EBA" w14:textId="77777777" w:rsidR="00581337" w:rsidRPr="0015688A" w:rsidRDefault="00581337" w:rsidP="00581337">
            <w:pPr>
              <w:pStyle w:val="CRCoverPage"/>
              <w:spacing w:after="0"/>
              <w:ind w:left="99"/>
              <w:rPr>
                <w:noProof/>
                <w:lang w:eastAsia="fr-FR"/>
              </w:rPr>
            </w:pPr>
            <w:r w:rsidRPr="0015688A">
              <w:rPr>
                <w:noProof/>
                <w:lang w:eastAsia="fr-FR"/>
              </w:rPr>
              <w:t xml:space="preserve">TS/TR ... CR ... </w:t>
            </w:r>
          </w:p>
        </w:tc>
      </w:tr>
      <w:tr w:rsidR="00581337" w:rsidRPr="0015688A" w14:paraId="17B213B7" w14:textId="77777777" w:rsidTr="00581337">
        <w:tc>
          <w:tcPr>
            <w:tcW w:w="2694" w:type="dxa"/>
            <w:gridSpan w:val="2"/>
            <w:tcBorders>
              <w:top w:val="nil"/>
              <w:left w:val="single" w:sz="4" w:space="0" w:color="auto"/>
              <w:bottom w:val="nil"/>
              <w:right w:val="nil"/>
            </w:tcBorders>
          </w:tcPr>
          <w:p w14:paraId="755A6D86" w14:textId="77777777" w:rsidR="00581337" w:rsidRPr="0015688A" w:rsidRDefault="00581337" w:rsidP="00581337">
            <w:pPr>
              <w:pStyle w:val="CRCoverPage"/>
              <w:spacing w:after="0"/>
              <w:rPr>
                <w:b/>
                <w:i/>
                <w:noProof/>
                <w:lang w:eastAsia="fr-FR"/>
              </w:rPr>
            </w:pPr>
          </w:p>
        </w:tc>
        <w:tc>
          <w:tcPr>
            <w:tcW w:w="6946" w:type="dxa"/>
            <w:gridSpan w:val="9"/>
            <w:tcBorders>
              <w:top w:val="nil"/>
              <w:left w:val="nil"/>
              <w:bottom w:val="nil"/>
              <w:right w:val="single" w:sz="4" w:space="0" w:color="auto"/>
            </w:tcBorders>
          </w:tcPr>
          <w:p w14:paraId="2928A797" w14:textId="77777777" w:rsidR="00581337" w:rsidRPr="0015688A" w:rsidRDefault="00581337" w:rsidP="00581337">
            <w:pPr>
              <w:pStyle w:val="CRCoverPage"/>
              <w:spacing w:after="0"/>
              <w:rPr>
                <w:noProof/>
                <w:lang w:eastAsia="fr-FR"/>
              </w:rPr>
            </w:pPr>
          </w:p>
        </w:tc>
      </w:tr>
      <w:tr w:rsidR="00581337" w:rsidRPr="0015688A" w14:paraId="4C45D76A" w14:textId="77777777" w:rsidTr="00581337">
        <w:tc>
          <w:tcPr>
            <w:tcW w:w="2694" w:type="dxa"/>
            <w:gridSpan w:val="2"/>
            <w:tcBorders>
              <w:top w:val="nil"/>
              <w:left w:val="single" w:sz="4" w:space="0" w:color="auto"/>
              <w:bottom w:val="single" w:sz="4" w:space="0" w:color="auto"/>
              <w:right w:val="nil"/>
            </w:tcBorders>
            <w:hideMark/>
          </w:tcPr>
          <w:p w14:paraId="25AB0E60" w14:textId="77777777" w:rsidR="00581337" w:rsidRPr="0015688A" w:rsidRDefault="00581337" w:rsidP="00581337">
            <w:pPr>
              <w:pStyle w:val="CRCoverPage"/>
              <w:tabs>
                <w:tab w:val="right" w:pos="2184"/>
              </w:tabs>
              <w:spacing w:after="0"/>
              <w:rPr>
                <w:b/>
                <w:i/>
                <w:noProof/>
                <w:lang w:eastAsia="fr-FR"/>
              </w:rPr>
            </w:pPr>
            <w:r w:rsidRPr="0015688A">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E5349E0" w14:textId="77777777" w:rsidR="00581337" w:rsidRPr="0015688A" w:rsidRDefault="00581337" w:rsidP="00581337">
            <w:pPr>
              <w:pStyle w:val="CRCoverPage"/>
              <w:spacing w:after="0"/>
              <w:ind w:left="100"/>
              <w:rPr>
                <w:noProof/>
                <w:lang w:eastAsia="fr-FR"/>
              </w:rPr>
            </w:pPr>
          </w:p>
        </w:tc>
      </w:tr>
      <w:tr w:rsidR="00581337" w:rsidRPr="0015688A" w14:paraId="44DF318F" w14:textId="77777777" w:rsidTr="00581337">
        <w:tc>
          <w:tcPr>
            <w:tcW w:w="2694" w:type="dxa"/>
            <w:gridSpan w:val="2"/>
            <w:tcBorders>
              <w:top w:val="single" w:sz="4" w:space="0" w:color="auto"/>
              <w:left w:val="nil"/>
              <w:bottom w:val="single" w:sz="4" w:space="0" w:color="auto"/>
              <w:right w:val="nil"/>
            </w:tcBorders>
          </w:tcPr>
          <w:p w14:paraId="2E65CA76" w14:textId="77777777" w:rsidR="00581337" w:rsidRPr="0015688A" w:rsidRDefault="00581337" w:rsidP="00581337">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214D940" w14:textId="77777777" w:rsidR="00581337" w:rsidRPr="0015688A" w:rsidRDefault="00581337" w:rsidP="00581337">
            <w:pPr>
              <w:pStyle w:val="CRCoverPage"/>
              <w:spacing w:after="0"/>
              <w:ind w:left="100"/>
              <w:rPr>
                <w:noProof/>
                <w:sz w:val="8"/>
                <w:szCs w:val="8"/>
                <w:lang w:eastAsia="fr-FR"/>
              </w:rPr>
            </w:pPr>
          </w:p>
        </w:tc>
      </w:tr>
      <w:tr w:rsidR="00581337" w:rsidRPr="0015688A" w14:paraId="6E92BA7D" w14:textId="77777777" w:rsidTr="00581337">
        <w:tc>
          <w:tcPr>
            <w:tcW w:w="2694" w:type="dxa"/>
            <w:gridSpan w:val="2"/>
            <w:tcBorders>
              <w:top w:val="single" w:sz="4" w:space="0" w:color="auto"/>
              <w:left w:val="single" w:sz="4" w:space="0" w:color="auto"/>
              <w:bottom w:val="single" w:sz="4" w:space="0" w:color="auto"/>
              <w:right w:val="nil"/>
            </w:tcBorders>
            <w:hideMark/>
          </w:tcPr>
          <w:p w14:paraId="417D1576" w14:textId="77777777" w:rsidR="00581337" w:rsidRPr="0015688A" w:rsidRDefault="00581337" w:rsidP="00581337">
            <w:pPr>
              <w:pStyle w:val="CRCoverPage"/>
              <w:tabs>
                <w:tab w:val="right" w:pos="2184"/>
              </w:tabs>
              <w:spacing w:after="0"/>
              <w:rPr>
                <w:b/>
                <w:i/>
                <w:noProof/>
                <w:lang w:eastAsia="fr-FR"/>
              </w:rPr>
            </w:pPr>
            <w:r w:rsidRPr="0015688A">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AD39E3" w14:textId="18AED642" w:rsidR="00581337" w:rsidRPr="0015688A" w:rsidRDefault="0015688A" w:rsidP="00581337">
            <w:pPr>
              <w:pStyle w:val="CRCoverPage"/>
              <w:spacing w:after="0"/>
              <w:ind w:left="100"/>
              <w:rPr>
                <w:noProof/>
                <w:lang w:eastAsia="fr-FR"/>
              </w:rPr>
            </w:pPr>
            <w:r w:rsidRPr="0015688A">
              <w:rPr>
                <w:noProof/>
              </w:rPr>
              <w:t>This is the final version. It was revised from R5-215588r1.</w:t>
            </w:r>
          </w:p>
        </w:tc>
      </w:tr>
    </w:tbl>
    <w:p w14:paraId="0E094586" w14:textId="77777777" w:rsidR="00581337" w:rsidRPr="0015688A" w:rsidRDefault="00581337" w:rsidP="00581337">
      <w:pPr>
        <w:pStyle w:val="CRCoverPage"/>
        <w:spacing w:after="0"/>
        <w:rPr>
          <w:noProof/>
          <w:sz w:val="8"/>
          <w:szCs w:val="8"/>
        </w:rPr>
      </w:pPr>
    </w:p>
    <w:p w14:paraId="14BCDFC1" w14:textId="77777777" w:rsidR="00581337" w:rsidRPr="0015688A" w:rsidRDefault="00581337" w:rsidP="00581337">
      <w:pPr>
        <w:spacing w:after="0"/>
        <w:rPr>
          <w:noProof/>
        </w:rPr>
        <w:sectPr w:rsidR="00581337" w:rsidRPr="0015688A">
          <w:footnotePr>
            <w:numRestart w:val="eachSect"/>
          </w:footnotePr>
          <w:pgSz w:w="11907" w:h="16840"/>
          <w:pgMar w:top="1418" w:right="1134" w:bottom="1134" w:left="1134" w:header="680" w:footer="567" w:gutter="0"/>
          <w:cols w:space="720"/>
        </w:sectPr>
      </w:pPr>
    </w:p>
    <w:p w14:paraId="2CE099D3" w14:textId="77777777" w:rsidR="00581337" w:rsidRPr="0015688A" w:rsidRDefault="00581337" w:rsidP="00581337">
      <w:pPr>
        <w:rPr>
          <w:noProof/>
        </w:rPr>
      </w:pPr>
    </w:p>
    <w:bookmarkEnd w:id="0"/>
    <w:bookmarkEnd w:id="1"/>
    <w:p w14:paraId="3F79FBA9" w14:textId="481839BF" w:rsidR="00581337" w:rsidRPr="0015688A" w:rsidRDefault="00581337" w:rsidP="00581337">
      <w:pPr>
        <w:rPr>
          <w:rFonts w:ascii="Arial" w:hAnsi="Arial" w:cs="Arial"/>
          <w:color w:val="FF0000"/>
          <w:sz w:val="24"/>
          <w:szCs w:val="24"/>
          <w:lang w:val="en-US"/>
        </w:rPr>
      </w:pPr>
      <w:r w:rsidRPr="0015688A">
        <w:rPr>
          <w:rFonts w:ascii="Arial" w:hAnsi="Arial" w:cs="Arial"/>
          <w:color w:val="FF0000"/>
          <w:sz w:val="24"/>
          <w:szCs w:val="24"/>
          <w:lang w:val="en-US"/>
        </w:rPr>
        <w:t>&lt;START OF CHANGES&gt;</w:t>
      </w:r>
    </w:p>
    <w:p w14:paraId="646C303F" w14:textId="77777777" w:rsidR="00581337" w:rsidRPr="0015688A" w:rsidRDefault="00581337" w:rsidP="00581337">
      <w:pPr>
        <w:rPr>
          <w:rFonts w:ascii="Arial" w:hAnsi="Arial" w:cs="Arial"/>
          <w:color w:val="FF0000"/>
          <w:sz w:val="24"/>
          <w:szCs w:val="24"/>
          <w:lang w:val="en-US"/>
        </w:rPr>
      </w:pPr>
    </w:p>
    <w:p w14:paraId="169DD65C" w14:textId="77777777" w:rsidR="00784A32" w:rsidRPr="0015688A" w:rsidRDefault="00784A32" w:rsidP="00784A32">
      <w:pPr>
        <w:pStyle w:val="Heading4"/>
      </w:pPr>
      <w:r w:rsidRPr="0015688A">
        <w:t>6.1.2.2</w:t>
      </w:r>
      <w:r w:rsidRPr="0015688A">
        <w:tab/>
        <w:t>On-network / Chat Group Call / Upgrade to Emergency Chat Group Call / Cancel Emergency Chat Group Call / Upgrade to Imminent Peril Chat Group Call / Cancel Imminent Peril Chat Group Call / Client Origination (CO)</w:t>
      </w:r>
      <w:bookmarkEnd w:id="2"/>
      <w:bookmarkEnd w:id="3"/>
      <w:bookmarkEnd w:id="4"/>
      <w:bookmarkEnd w:id="5"/>
    </w:p>
    <w:p w14:paraId="4035349B" w14:textId="77777777" w:rsidR="00784A32" w:rsidRPr="0015688A" w:rsidRDefault="00784A32">
      <w:pPr>
        <w:pStyle w:val="H6"/>
        <w:pPrChange w:id="7" w:author="Kahn, Jason D. (Fed)" w:date="2021-08-24T17:03:00Z">
          <w:pPr>
            <w:pStyle w:val="Heading5"/>
          </w:pPr>
        </w:pPrChange>
      </w:pPr>
      <w:bookmarkStart w:id="8" w:name="_Toc52787531"/>
      <w:bookmarkStart w:id="9" w:name="_Toc52787712"/>
      <w:bookmarkStart w:id="10" w:name="_Toc75906934"/>
      <w:bookmarkStart w:id="11" w:name="_Toc75907271"/>
      <w:r w:rsidRPr="0015688A">
        <w:t>6.1.2.2.1</w:t>
      </w:r>
      <w:r w:rsidRPr="0015688A">
        <w:tab/>
        <w:t>Test Purpose (TP)</w:t>
      </w:r>
      <w:bookmarkEnd w:id="8"/>
      <w:bookmarkEnd w:id="9"/>
      <w:bookmarkEnd w:id="10"/>
      <w:bookmarkEnd w:id="11"/>
    </w:p>
    <w:p w14:paraId="542FE617" w14:textId="77777777" w:rsidR="00784A32" w:rsidRPr="0015688A" w:rsidRDefault="00784A32" w:rsidP="00784A32">
      <w:pPr>
        <w:pStyle w:val="H6"/>
      </w:pPr>
      <w:r w:rsidRPr="0015688A">
        <w:t>(1)</w:t>
      </w:r>
    </w:p>
    <w:p w14:paraId="4C9ADAA5" w14:textId="77777777" w:rsidR="00784A32" w:rsidRPr="0015688A" w:rsidRDefault="00784A32" w:rsidP="00784A32">
      <w:pPr>
        <w:pStyle w:val="PL"/>
        <w:rPr>
          <w:noProof w:val="0"/>
        </w:rPr>
      </w:pPr>
      <w:r w:rsidRPr="0015688A">
        <w:rPr>
          <w:b/>
          <w:noProof w:val="0"/>
        </w:rPr>
        <w:t>with</w:t>
      </w:r>
      <w:r w:rsidRPr="0015688A">
        <w:rPr>
          <w:noProof w:val="0"/>
        </w:rPr>
        <w:t xml:space="preserve"> { UE (MCVideo Client) registered and authorised for MCVideo Service }</w:t>
      </w:r>
    </w:p>
    <w:p w14:paraId="6BC2C10F" w14:textId="77777777" w:rsidR="00784A32" w:rsidRPr="0015688A" w:rsidRDefault="00784A32" w:rsidP="00784A32">
      <w:pPr>
        <w:pStyle w:val="PL"/>
        <w:rPr>
          <w:noProof w:val="0"/>
        </w:rPr>
      </w:pPr>
      <w:r w:rsidRPr="0015688A">
        <w:rPr>
          <w:b/>
          <w:noProof w:val="0"/>
        </w:rPr>
        <w:t>ensure that</w:t>
      </w:r>
      <w:r w:rsidRPr="0015688A">
        <w:rPr>
          <w:noProof w:val="0"/>
        </w:rPr>
        <w:t xml:space="preserve"> {</w:t>
      </w:r>
    </w:p>
    <w:p w14:paraId="2975437A" w14:textId="77777777" w:rsidR="00784A32" w:rsidRPr="0015688A" w:rsidRDefault="00784A32" w:rsidP="00784A32">
      <w:pPr>
        <w:pStyle w:val="PL"/>
        <w:rPr>
          <w:noProof w:val="0"/>
        </w:rPr>
      </w:pPr>
      <w:r w:rsidRPr="0015688A">
        <w:rPr>
          <w:noProof w:val="0"/>
        </w:rPr>
        <w:t xml:space="preserve">  </w:t>
      </w:r>
      <w:r w:rsidRPr="0015688A">
        <w:rPr>
          <w:b/>
          <w:noProof w:val="0"/>
        </w:rPr>
        <w:t>when</w:t>
      </w:r>
      <w:r w:rsidRPr="0015688A">
        <w:rPr>
          <w:noProof w:val="0"/>
        </w:rPr>
        <w:t xml:space="preserve"> { the MCVideo User requests the establishment of an on-demand MCVideo group session using a MCVideo group identity identifying a chat MCVideo group }</w:t>
      </w:r>
    </w:p>
    <w:p w14:paraId="12AA6FDF" w14:textId="2FC8579E" w:rsidR="00784A32" w:rsidRPr="0015688A" w:rsidRDefault="00784A32" w:rsidP="00784A32">
      <w:pPr>
        <w:pStyle w:val="PL"/>
        <w:rPr>
          <w:noProof w:val="0"/>
        </w:rPr>
      </w:pPr>
      <w:r w:rsidRPr="0015688A">
        <w:rPr>
          <w:noProof w:val="0"/>
        </w:rPr>
        <w:t xml:space="preserve">    </w:t>
      </w:r>
      <w:r w:rsidRPr="0015688A">
        <w:rPr>
          <w:b/>
          <w:noProof w:val="0"/>
        </w:rPr>
        <w:t>then</w:t>
      </w:r>
      <w:r w:rsidRPr="0015688A">
        <w:rPr>
          <w:noProof w:val="0"/>
        </w:rPr>
        <w:t xml:space="preserve"> {the UE (MCVideo Client) requests to join the Chat Group Call by generating a SIP INVITE message </w:t>
      </w:r>
      <w:r w:rsidRPr="0015688A">
        <w:rPr>
          <w:b/>
          <w:noProof w:val="0"/>
        </w:rPr>
        <w:t>and</w:t>
      </w:r>
      <w:r w:rsidRPr="0015688A">
        <w:rPr>
          <w:noProof w:val="0"/>
        </w:rPr>
        <w:t xml:space="preserve">, after indication from the </w:t>
      </w:r>
      <w:ins w:id="12" w:author="Kahn, Jason D. (Fed)" w:date="2021-08-24T16:34:00Z">
        <w:r w:rsidR="00581337" w:rsidRPr="0015688A">
          <w:rPr>
            <w:noProof w:val="0"/>
          </w:rPr>
          <w:t>SS (</w:t>
        </w:r>
      </w:ins>
      <w:r w:rsidRPr="0015688A">
        <w:rPr>
          <w:noProof w:val="0"/>
        </w:rPr>
        <w:t xml:space="preserve">MCVideo </w:t>
      </w:r>
      <w:ins w:id="13" w:author="Kahn, Jason D. (Fed)" w:date="2021-08-24T16:34:00Z">
        <w:r w:rsidR="00581337" w:rsidRPr="0015688A">
          <w:rPr>
            <w:noProof w:val="0"/>
          </w:rPr>
          <w:t>S</w:t>
        </w:r>
      </w:ins>
      <w:del w:id="14" w:author="Kahn, Jason D. (Fed)" w:date="2021-08-24T16:34:00Z">
        <w:r w:rsidRPr="0015688A" w:rsidDel="00581337">
          <w:rPr>
            <w:noProof w:val="0"/>
          </w:rPr>
          <w:delText>s</w:delText>
        </w:r>
      </w:del>
      <w:r w:rsidRPr="0015688A">
        <w:rPr>
          <w:noProof w:val="0"/>
        </w:rPr>
        <w:t>erver</w:t>
      </w:r>
      <w:ins w:id="15" w:author="Kahn, Jason D. (Fed)" w:date="2021-08-24T16:34:00Z">
        <w:r w:rsidR="00581337" w:rsidRPr="0015688A">
          <w:rPr>
            <w:noProof w:val="0"/>
          </w:rPr>
          <w:t>)</w:t>
        </w:r>
      </w:ins>
      <w:r w:rsidRPr="0015688A">
        <w:rPr>
          <w:noProof w:val="0"/>
        </w:rPr>
        <w:t xml:space="preserve"> that Transmission is granted, the UE (MCVideo Client) provides transmission granted notification to the user and respects Transmission Control</w:t>
      </w:r>
      <w:ins w:id="16" w:author="Kahn, Jason D. (Fed)" w:date="2021-08-24T16:34:00Z">
        <w:r w:rsidR="00581337" w:rsidRPr="0015688A">
          <w:rPr>
            <w:noProof w:val="0"/>
          </w:rPr>
          <w:t xml:space="preserve"> </w:t>
        </w:r>
      </w:ins>
      <w:ins w:id="17" w:author="Kahn, Jason D. (Fed)" w:date="2021-08-24T16:51:00Z">
        <w:r w:rsidR="00D05B66" w:rsidRPr="0015688A">
          <w:rPr>
            <w:noProof w:val="0"/>
          </w:rPr>
          <w:t xml:space="preserve">throughout the session </w:t>
        </w:r>
      </w:ins>
      <w:ins w:id="18" w:author="Kahn, Jason D. (Fed)" w:date="2021-08-24T16:34:00Z">
        <w:r w:rsidR="00581337" w:rsidRPr="0015688A">
          <w:rPr>
            <w:noProof w:val="0"/>
          </w:rPr>
          <w:t>(Transmission Granted, Transmission Control ACK, Transmission End Request, Transmission End Response)</w:t>
        </w:r>
      </w:ins>
      <w:r w:rsidRPr="0015688A">
        <w:rPr>
          <w:noProof w:val="0"/>
        </w:rPr>
        <w:t xml:space="preserve"> }</w:t>
      </w:r>
    </w:p>
    <w:p w14:paraId="2F927B9B" w14:textId="77777777" w:rsidR="00784A32" w:rsidRPr="0015688A" w:rsidRDefault="00784A32" w:rsidP="00784A32">
      <w:pPr>
        <w:pStyle w:val="PL"/>
        <w:rPr>
          <w:noProof w:val="0"/>
        </w:rPr>
      </w:pPr>
      <w:r w:rsidRPr="0015688A">
        <w:rPr>
          <w:noProof w:val="0"/>
        </w:rPr>
        <w:t xml:space="preserve">         }</w:t>
      </w:r>
    </w:p>
    <w:p w14:paraId="219CA8A0" w14:textId="77777777" w:rsidR="00784A32" w:rsidRPr="0015688A" w:rsidRDefault="00784A32" w:rsidP="00784A32">
      <w:pPr>
        <w:pStyle w:val="PL"/>
        <w:rPr>
          <w:noProof w:val="0"/>
        </w:rPr>
      </w:pPr>
    </w:p>
    <w:p w14:paraId="11FDC843" w14:textId="77777777" w:rsidR="00784A32" w:rsidRPr="0015688A" w:rsidRDefault="00784A32" w:rsidP="00784A32">
      <w:pPr>
        <w:pStyle w:val="H6"/>
      </w:pPr>
      <w:del w:id="19" w:author="Kahn, Jason D. (Fed)" w:date="2021-08-24T16:34:00Z">
        <w:r w:rsidRPr="0015688A" w:rsidDel="00581337">
          <w:rPr>
            <w:b/>
          </w:rPr>
          <w:delText xml:space="preserve"> </w:delText>
        </w:r>
      </w:del>
      <w:r w:rsidRPr="0015688A">
        <w:t>(2)</w:t>
      </w:r>
    </w:p>
    <w:p w14:paraId="4FF8666A" w14:textId="77777777" w:rsidR="00784A32" w:rsidRPr="0015688A" w:rsidRDefault="00784A32" w:rsidP="00784A32">
      <w:pPr>
        <w:pStyle w:val="PL"/>
        <w:rPr>
          <w:noProof w:val="0"/>
        </w:rPr>
      </w:pPr>
      <w:r w:rsidRPr="0015688A">
        <w:rPr>
          <w:b/>
          <w:noProof w:val="0"/>
        </w:rPr>
        <w:t xml:space="preserve"> with</w:t>
      </w:r>
      <w:r w:rsidRPr="0015688A">
        <w:rPr>
          <w:noProof w:val="0"/>
        </w:rPr>
        <w:t xml:space="preserve"> { UE (MCVideo Client) having established a Chat </w:t>
      </w:r>
      <w:r w:rsidRPr="0015688A">
        <w:rPr>
          <w:noProof w:val="0"/>
          <w:color w:val="000000"/>
        </w:rPr>
        <w:t>Group Call</w:t>
      </w:r>
      <w:r w:rsidRPr="0015688A">
        <w:rPr>
          <w:noProof w:val="0"/>
        </w:rPr>
        <w:t xml:space="preserve"> and the MCVideo User being authorized for initiating an MCVideo Emergency Group Call }</w:t>
      </w:r>
    </w:p>
    <w:p w14:paraId="077DD391" w14:textId="77777777" w:rsidR="00784A32" w:rsidRPr="0015688A" w:rsidRDefault="00784A32" w:rsidP="00784A32">
      <w:pPr>
        <w:pStyle w:val="PL"/>
        <w:rPr>
          <w:noProof w:val="0"/>
        </w:rPr>
      </w:pPr>
      <w:r w:rsidRPr="0015688A">
        <w:rPr>
          <w:b/>
          <w:noProof w:val="0"/>
        </w:rPr>
        <w:t>ensure that</w:t>
      </w:r>
      <w:r w:rsidRPr="0015688A">
        <w:rPr>
          <w:noProof w:val="0"/>
        </w:rPr>
        <w:t xml:space="preserve"> {</w:t>
      </w:r>
    </w:p>
    <w:p w14:paraId="012A1A1A" w14:textId="183D12A9" w:rsidR="00784A32" w:rsidRPr="0015688A" w:rsidRDefault="00784A32" w:rsidP="00784A32">
      <w:pPr>
        <w:pStyle w:val="PL"/>
        <w:rPr>
          <w:noProof w:val="0"/>
        </w:rPr>
      </w:pPr>
      <w:r w:rsidRPr="0015688A">
        <w:rPr>
          <w:noProof w:val="0"/>
        </w:rPr>
        <w:t xml:space="preserve">  </w:t>
      </w:r>
      <w:r w:rsidRPr="0015688A">
        <w:rPr>
          <w:b/>
          <w:noProof w:val="0"/>
        </w:rPr>
        <w:t>when</w:t>
      </w:r>
      <w:r w:rsidRPr="0015688A">
        <w:rPr>
          <w:noProof w:val="0"/>
        </w:rPr>
        <w:t xml:space="preserve"> { the MCVideo User request</w:t>
      </w:r>
      <w:ins w:id="20" w:author="Kahn, Jason D. (Fed)" w:date="2021-08-24T16:36:00Z">
        <w:r w:rsidR="00581337" w:rsidRPr="0015688A">
          <w:rPr>
            <w:noProof w:val="0"/>
          </w:rPr>
          <w:t>s</w:t>
        </w:r>
      </w:ins>
      <w:r w:rsidRPr="0015688A">
        <w:rPr>
          <w:noProof w:val="0"/>
        </w:rPr>
        <w:t xml:space="preserve"> to upgrade the ongoing MCVideo Group Call to a</w:t>
      </w:r>
      <w:del w:id="21" w:author="Kahn, Jason D. (Fed)" w:date="2021-08-24T16:36:00Z">
        <w:r w:rsidRPr="0015688A" w:rsidDel="00581337">
          <w:rPr>
            <w:noProof w:val="0"/>
          </w:rPr>
          <w:delText>n</w:delText>
        </w:r>
      </w:del>
      <w:r w:rsidRPr="0015688A">
        <w:rPr>
          <w:noProof w:val="0"/>
        </w:rPr>
        <w:t xml:space="preserve"> MCVideo Emergency Group Call with Transmission Control }</w:t>
      </w:r>
    </w:p>
    <w:p w14:paraId="4738024E" w14:textId="1479F775" w:rsidR="00784A32" w:rsidRPr="0015688A" w:rsidRDefault="00784A32" w:rsidP="00784A32">
      <w:pPr>
        <w:pStyle w:val="PL"/>
        <w:rPr>
          <w:noProof w:val="0"/>
        </w:rPr>
      </w:pPr>
      <w:r w:rsidRPr="0015688A">
        <w:rPr>
          <w:noProof w:val="0"/>
        </w:rPr>
        <w:t xml:space="preserve">    </w:t>
      </w:r>
      <w:r w:rsidRPr="0015688A">
        <w:rPr>
          <w:b/>
          <w:noProof w:val="0"/>
        </w:rPr>
        <w:t>then</w:t>
      </w:r>
      <w:r w:rsidRPr="0015688A">
        <w:rPr>
          <w:noProof w:val="0"/>
        </w:rPr>
        <w:t xml:space="preserve"> { UE (MCVideo Client) sends a SIP re-INVITE request and upon receipt of a SIP 2xx response considers the call as being upgraded to </w:t>
      </w:r>
      <w:ins w:id="22" w:author="Kahn, Jason D. (Fed)" w:date="2021-08-24T16:36:00Z">
        <w:r w:rsidR="00581337" w:rsidRPr="0015688A">
          <w:rPr>
            <w:noProof w:val="0"/>
          </w:rPr>
          <w:t xml:space="preserve">an </w:t>
        </w:r>
      </w:ins>
      <w:r w:rsidRPr="0015688A">
        <w:rPr>
          <w:noProof w:val="0"/>
        </w:rPr>
        <w:t xml:space="preserve">Emergency Group Call </w:t>
      </w:r>
      <w:r w:rsidRPr="0015688A">
        <w:rPr>
          <w:b/>
          <w:bCs/>
          <w:noProof w:val="0"/>
        </w:rPr>
        <w:t>and</w:t>
      </w:r>
      <w:r w:rsidRPr="0015688A">
        <w:rPr>
          <w:noProof w:val="0"/>
        </w:rPr>
        <w:t xml:space="preserve"> notifies the </w:t>
      </w:r>
      <w:del w:id="23" w:author="Kahn, Jason D. (Fed)" w:date="2021-08-24T16:36:00Z">
        <w:r w:rsidRPr="0015688A" w:rsidDel="00581337">
          <w:rPr>
            <w:noProof w:val="0"/>
          </w:rPr>
          <w:delText xml:space="preserve">user </w:delText>
        </w:r>
      </w:del>
      <w:ins w:id="24" w:author="Kahn, Jason D. (Fed)" w:date="2021-08-24T16:36:00Z">
        <w:r w:rsidR="00581337" w:rsidRPr="0015688A">
          <w:rPr>
            <w:noProof w:val="0"/>
          </w:rPr>
          <w:t xml:space="preserve">MCVideo User </w:t>
        </w:r>
      </w:ins>
      <w:r w:rsidRPr="0015688A">
        <w:rPr>
          <w:noProof w:val="0"/>
        </w:rPr>
        <w:t>that the call has been upgraded }</w:t>
      </w:r>
    </w:p>
    <w:p w14:paraId="4ABD4048" w14:textId="77777777" w:rsidR="00784A32" w:rsidRPr="0015688A" w:rsidRDefault="00784A32" w:rsidP="00784A32">
      <w:pPr>
        <w:pStyle w:val="PL"/>
        <w:rPr>
          <w:noProof w:val="0"/>
        </w:rPr>
      </w:pPr>
      <w:r w:rsidRPr="0015688A">
        <w:rPr>
          <w:noProof w:val="0"/>
        </w:rPr>
        <w:t xml:space="preserve">            }</w:t>
      </w:r>
    </w:p>
    <w:p w14:paraId="5957D635" w14:textId="77777777" w:rsidR="00784A32" w:rsidRPr="0015688A" w:rsidRDefault="00784A32" w:rsidP="00784A32">
      <w:pPr>
        <w:pStyle w:val="PL"/>
        <w:rPr>
          <w:noProof w:val="0"/>
        </w:rPr>
      </w:pPr>
    </w:p>
    <w:p w14:paraId="19C1971B" w14:textId="577D2054" w:rsidR="00784A32" w:rsidRPr="0015688A" w:rsidDel="00581337" w:rsidRDefault="00784A32" w:rsidP="00784A32">
      <w:pPr>
        <w:pStyle w:val="H6"/>
        <w:rPr>
          <w:del w:id="25" w:author="Kahn, Jason D. (Fed)" w:date="2021-08-24T16:37:00Z"/>
        </w:rPr>
      </w:pPr>
      <w:del w:id="26" w:author="Kahn, Jason D. (Fed)" w:date="2021-08-24T16:37:00Z">
        <w:r w:rsidRPr="0015688A" w:rsidDel="00581337">
          <w:delText>(3)</w:delText>
        </w:r>
      </w:del>
    </w:p>
    <w:p w14:paraId="32CEB735" w14:textId="5F137A96" w:rsidR="00784A32" w:rsidRPr="0015688A" w:rsidDel="00581337" w:rsidRDefault="00784A32" w:rsidP="00784A32">
      <w:pPr>
        <w:pStyle w:val="PL"/>
        <w:rPr>
          <w:del w:id="27" w:author="Kahn, Jason D. (Fed)" w:date="2021-08-24T16:37:00Z"/>
          <w:noProof w:val="0"/>
        </w:rPr>
      </w:pPr>
      <w:del w:id="28" w:author="Kahn, Jason D. (Fed)" w:date="2021-08-24T16:37:00Z">
        <w:r w:rsidRPr="0015688A" w:rsidDel="00581337">
          <w:rPr>
            <w:b/>
            <w:noProof w:val="0"/>
          </w:rPr>
          <w:delText>with</w:delText>
        </w:r>
        <w:r w:rsidRPr="0015688A" w:rsidDel="00581337">
          <w:rPr>
            <w:noProof w:val="0"/>
          </w:rPr>
          <w:delText xml:space="preserve"> { UE (MCVideo Client) having established a Chat </w:delText>
        </w:r>
        <w:r w:rsidRPr="0015688A" w:rsidDel="00581337">
          <w:rPr>
            <w:noProof w:val="0"/>
            <w:color w:val="000000"/>
          </w:rPr>
          <w:delText>Group Call</w:delText>
        </w:r>
        <w:r w:rsidRPr="0015688A" w:rsidDel="00581337">
          <w:rPr>
            <w:noProof w:val="0"/>
          </w:rPr>
          <w:delText xml:space="preserve"> }</w:delText>
        </w:r>
      </w:del>
    </w:p>
    <w:p w14:paraId="3F574246" w14:textId="64566C54" w:rsidR="00784A32" w:rsidRPr="0015688A" w:rsidDel="00581337" w:rsidRDefault="00784A32" w:rsidP="00784A32">
      <w:pPr>
        <w:pStyle w:val="PL"/>
        <w:rPr>
          <w:del w:id="29" w:author="Kahn, Jason D. (Fed)" w:date="2021-08-24T16:37:00Z"/>
          <w:noProof w:val="0"/>
        </w:rPr>
      </w:pPr>
      <w:del w:id="30" w:author="Kahn, Jason D. (Fed)" w:date="2021-08-24T16:37:00Z">
        <w:r w:rsidRPr="0015688A" w:rsidDel="00581337">
          <w:rPr>
            <w:b/>
            <w:noProof w:val="0"/>
          </w:rPr>
          <w:delText>ensure that</w:delText>
        </w:r>
        <w:r w:rsidRPr="0015688A" w:rsidDel="00581337">
          <w:rPr>
            <w:noProof w:val="0"/>
          </w:rPr>
          <w:delText xml:space="preserve"> {</w:delText>
        </w:r>
      </w:del>
    </w:p>
    <w:p w14:paraId="11963EFD" w14:textId="1A07551B" w:rsidR="00784A32" w:rsidRPr="0015688A" w:rsidDel="00581337" w:rsidRDefault="00784A32" w:rsidP="00784A32">
      <w:pPr>
        <w:pStyle w:val="PL"/>
        <w:rPr>
          <w:del w:id="31" w:author="Kahn, Jason D. (Fed)" w:date="2021-08-24T16:37:00Z"/>
          <w:noProof w:val="0"/>
        </w:rPr>
      </w:pPr>
      <w:del w:id="32" w:author="Kahn, Jason D. (Fed)" w:date="2021-08-24T16:37:00Z">
        <w:r w:rsidRPr="0015688A" w:rsidDel="00581337">
          <w:rPr>
            <w:noProof w:val="0"/>
          </w:rPr>
          <w:delText xml:space="preserve">  </w:delText>
        </w:r>
        <w:r w:rsidRPr="0015688A" w:rsidDel="00581337">
          <w:rPr>
            <w:b/>
            <w:noProof w:val="0"/>
          </w:rPr>
          <w:delText>when</w:delText>
        </w:r>
        <w:r w:rsidRPr="0015688A" w:rsidDel="00581337">
          <w:rPr>
            <w:noProof w:val="0"/>
          </w:rPr>
          <w:delText xml:space="preserve"> { the MCVideo User continues communication with the invited MCVideo User(s) }</w:delText>
        </w:r>
      </w:del>
    </w:p>
    <w:p w14:paraId="4BFB354B" w14:textId="2D200230" w:rsidR="00784A32" w:rsidRPr="0015688A" w:rsidDel="00581337" w:rsidRDefault="00784A32" w:rsidP="00784A32">
      <w:pPr>
        <w:pStyle w:val="PL"/>
        <w:rPr>
          <w:del w:id="33" w:author="Kahn, Jason D. (Fed)" w:date="2021-08-24T16:37:00Z"/>
          <w:noProof w:val="0"/>
        </w:rPr>
      </w:pPr>
      <w:del w:id="34" w:author="Kahn, Jason D. (Fed)" w:date="2021-08-24T16:37:00Z">
        <w:r w:rsidRPr="0015688A" w:rsidDel="00581337">
          <w:rPr>
            <w:noProof w:val="0"/>
          </w:rPr>
          <w:delText xml:space="preserve">    </w:delText>
        </w:r>
        <w:r w:rsidRPr="0015688A" w:rsidDel="00581337">
          <w:rPr>
            <w:b/>
            <w:noProof w:val="0"/>
          </w:rPr>
          <w:delText>then</w:delText>
        </w:r>
        <w:r w:rsidRPr="0015688A" w:rsidDel="00581337">
          <w:rPr>
            <w:noProof w:val="0"/>
          </w:rPr>
          <w:delText xml:space="preserve"> { UE (MCVideo Client) respects the Transmission Control imposed by the SS (MCVideo Server) }</w:delText>
        </w:r>
      </w:del>
    </w:p>
    <w:p w14:paraId="7F385FB9" w14:textId="78244BE5" w:rsidR="00784A32" w:rsidRPr="0015688A" w:rsidDel="00581337" w:rsidRDefault="00784A32" w:rsidP="00784A32">
      <w:pPr>
        <w:pStyle w:val="PL"/>
        <w:rPr>
          <w:del w:id="35" w:author="Kahn, Jason D. (Fed)" w:date="2021-08-24T16:37:00Z"/>
          <w:noProof w:val="0"/>
        </w:rPr>
      </w:pPr>
      <w:del w:id="36" w:author="Kahn, Jason D. (Fed)" w:date="2021-08-24T16:37:00Z">
        <w:r w:rsidRPr="0015688A" w:rsidDel="00581337">
          <w:rPr>
            <w:noProof w:val="0"/>
          </w:rPr>
          <w:delText xml:space="preserve">            }</w:delText>
        </w:r>
      </w:del>
    </w:p>
    <w:p w14:paraId="30BD4879" w14:textId="23807D37" w:rsidR="00784A32" w:rsidRPr="0015688A" w:rsidDel="00581337" w:rsidRDefault="00784A32" w:rsidP="00784A32">
      <w:pPr>
        <w:pStyle w:val="PL"/>
        <w:rPr>
          <w:del w:id="37" w:author="Kahn, Jason D. (Fed)" w:date="2021-08-24T16:37:00Z"/>
          <w:noProof w:val="0"/>
        </w:rPr>
      </w:pPr>
    </w:p>
    <w:p w14:paraId="689224FE" w14:textId="29DD406B" w:rsidR="00784A32" w:rsidRPr="0015688A" w:rsidRDefault="00784A32" w:rsidP="00784A32">
      <w:pPr>
        <w:pStyle w:val="H6"/>
      </w:pPr>
      <w:r w:rsidRPr="0015688A">
        <w:t>(</w:t>
      </w:r>
      <w:del w:id="38" w:author="Kahn, Jason D. (Fed)" w:date="2021-08-24T16:37:00Z">
        <w:r w:rsidRPr="0015688A" w:rsidDel="00581337">
          <w:delText>4</w:delText>
        </w:r>
      </w:del>
      <w:ins w:id="39" w:author="Kahn, Jason D. (Fed)" w:date="2021-08-24T16:37:00Z">
        <w:r w:rsidR="00581337" w:rsidRPr="0015688A">
          <w:t>3</w:t>
        </w:r>
      </w:ins>
      <w:r w:rsidRPr="0015688A">
        <w:t>)</w:t>
      </w:r>
    </w:p>
    <w:p w14:paraId="49A218B6" w14:textId="61CA7D6E" w:rsidR="00784A32" w:rsidRPr="0015688A" w:rsidRDefault="00784A32" w:rsidP="00784A32">
      <w:pPr>
        <w:pStyle w:val="PL"/>
        <w:rPr>
          <w:noProof w:val="0"/>
        </w:rPr>
      </w:pPr>
      <w:r w:rsidRPr="0015688A">
        <w:rPr>
          <w:b/>
          <w:noProof w:val="0"/>
        </w:rPr>
        <w:t>with</w:t>
      </w:r>
      <w:r w:rsidRPr="0015688A">
        <w:rPr>
          <w:noProof w:val="0"/>
        </w:rPr>
        <w:t xml:space="preserve"> { UE (MCVideo Client) having upgraded an On-demand </w:t>
      </w:r>
      <w:del w:id="40" w:author="Kahn, Jason D. (Fed)" w:date="2021-08-24T16:37:00Z">
        <w:r w:rsidRPr="0015688A" w:rsidDel="00581337">
          <w:rPr>
            <w:noProof w:val="0"/>
          </w:rPr>
          <w:delText xml:space="preserve">Pre-arranged </w:delText>
        </w:r>
      </w:del>
      <w:r w:rsidRPr="0015688A">
        <w:rPr>
          <w:noProof w:val="0"/>
        </w:rPr>
        <w:t>Group Call to an Emergency Chat Group Call and the MCVideo User being authorized for cancelling a</w:t>
      </w:r>
      <w:del w:id="41" w:author="Kahn, Jason D. (Fed)" w:date="2021-08-24T16:37:00Z">
        <w:r w:rsidRPr="0015688A" w:rsidDel="00581337">
          <w:rPr>
            <w:noProof w:val="0"/>
          </w:rPr>
          <w:delText>n</w:delText>
        </w:r>
      </w:del>
      <w:r w:rsidRPr="0015688A">
        <w:rPr>
          <w:noProof w:val="0"/>
        </w:rPr>
        <w:t xml:space="preserve"> MCVideo Emergency state (MCVideo in-progress emergency cancel) }</w:t>
      </w:r>
    </w:p>
    <w:p w14:paraId="6A9AE24B" w14:textId="77777777" w:rsidR="00784A32" w:rsidRPr="0015688A" w:rsidRDefault="00784A32" w:rsidP="00784A32">
      <w:pPr>
        <w:pStyle w:val="PL"/>
        <w:rPr>
          <w:noProof w:val="0"/>
        </w:rPr>
      </w:pPr>
      <w:r w:rsidRPr="0015688A">
        <w:rPr>
          <w:b/>
          <w:noProof w:val="0"/>
        </w:rPr>
        <w:t>ensure that</w:t>
      </w:r>
      <w:r w:rsidRPr="0015688A">
        <w:rPr>
          <w:noProof w:val="0"/>
        </w:rPr>
        <w:t xml:space="preserve"> {</w:t>
      </w:r>
    </w:p>
    <w:p w14:paraId="52E851D4" w14:textId="4F5F9FC5" w:rsidR="00784A32" w:rsidRPr="0015688A" w:rsidRDefault="00784A32" w:rsidP="00784A32">
      <w:pPr>
        <w:pStyle w:val="PL"/>
        <w:rPr>
          <w:noProof w:val="0"/>
        </w:rPr>
      </w:pPr>
      <w:r w:rsidRPr="0015688A">
        <w:rPr>
          <w:noProof w:val="0"/>
        </w:rPr>
        <w:t xml:space="preserve">  </w:t>
      </w:r>
      <w:r w:rsidRPr="0015688A">
        <w:rPr>
          <w:b/>
          <w:noProof w:val="0"/>
        </w:rPr>
        <w:t>when</w:t>
      </w:r>
      <w:r w:rsidRPr="0015688A">
        <w:rPr>
          <w:noProof w:val="0"/>
        </w:rPr>
        <w:t xml:space="preserve"> { the MCVideo User </w:t>
      </w:r>
      <w:del w:id="42" w:author="Kahn, Jason D. (Fed)" w:date="2021-08-24T16:37:00Z">
        <w:r w:rsidRPr="0015688A" w:rsidDel="00581337">
          <w:rPr>
            <w:noProof w:val="0"/>
          </w:rPr>
          <w:delText xml:space="preserve">wants </w:delText>
        </w:r>
      </w:del>
      <w:ins w:id="43" w:author="Kahn, Jason D. (Fed)" w:date="2021-08-24T16:37:00Z">
        <w:r w:rsidR="00581337" w:rsidRPr="0015688A">
          <w:rPr>
            <w:noProof w:val="0"/>
          </w:rPr>
          <w:t>reques</w:t>
        </w:r>
      </w:ins>
      <w:ins w:id="44" w:author="Kahn, Jason D. (Fed)" w:date="2021-08-24T16:38:00Z">
        <w:r w:rsidR="00581337" w:rsidRPr="0015688A">
          <w:rPr>
            <w:noProof w:val="0"/>
          </w:rPr>
          <w:t>ts</w:t>
        </w:r>
      </w:ins>
      <w:ins w:id="45" w:author="Kahn, Jason D. (Fed)" w:date="2021-08-24T16:37:00Z">
        <w:r w:rsidR="00581337" w:rsidRPr="0015688A">
          <w:rPr>
            <w:noProof w:val="0"/>
          </w:rPr>
          <w:t xml:space="preserve"> </w:t>
        </w:r>
      </w:ins>
      <w:r w:rsidRPr="0015688A">
        <w:rPr>
          <w:noProof w:val="0"/>
        </w:rPr>
        <w:t>to cancel the ongoing McVideo Emergency state }</w:t>
      </w:r>
    </w:p>
    <w:p w14:paraId="35981226" w14:textId="77777777" w:rsidR="00784A32" w:rsidRPr="0015688A" w:rsidRDefault="00784A32" w:rsidP="00784A32">
      <w:pPr>
        <w:pStyle w:val="PL"/>
        <w:rPr>
          <w:noProof w:val="0"/>
        </w:rPr>
      </w:pPr>
      <w:r w:rsidRPr="0015688A">
        <w:rPr>
          <w:noProof w:val="0"/>
        </w:rPr>
        <w:t xml:space="preserve">    </w:t>
      </w:r>
      <w:r w:rsidRPr="0015688A">
        <w:rPr>
          <w:b/>
          <w:noProof w:val="0"/>
        </w:rPr>
        <w:t>then</w:t>
      </w:r>
      <w:r w:rsidRPr="0015688A">
        <w:rPr>
          <w:noProof w:val="0"/>
        </w:rPr>
        <w:t xml:space="preserve"> { UE (MCVideo Client) sends a SIP re-INVITE request and upon receipt of a SIP 2xx response considers the emergency condition cancelled </w:t>
      </w:r>
      <w:r w:rsidRPr="0015688A">
        <w:rPr>
          <w:b/>
          <w:bCs/>
          <w:noProof w:val="0"/>
        </w:rPr>
        <w:t>and</w:t>
      </w:r>
      <w:r w:rsidRPr="0015688A">
        <w:rPr>
          <w:noProof w:val="0"/>
        </w:rPr>
        <w:t xml:space="preserve"> notifies the user that the call has been downgraded }</w:t>
      </w:r>
    </w:p>
    <w:p w14:paraId="25FD175E" w14:textId="77777777" w:rsidR="00784A32" w:rsidRPr="0015688A" w:rsidRDefault="00784A32" w:rsidP="00784A32">
      <w:pPr>
        <w:pStyle w:val="PL"/>
        <w:rPr>
          <w:noProof w:val="0"/>
        </w:rPr>
      </w:pPr>
      <w:r w:rsidRPr="0015688A">
        <w:rPr>
          <w:noProof w:val="0"/>
        </w:rPr>
        <w:t xml:space="preserve">            }</w:t>
      </w:r>
    </w:p>
    <w:p w14:paraId="797649A3" w14:textId="77777777" w:rsidR="00784A32" w:rsidRPr="0015688A" w:rsidRDefault="00784A32" w:rsidP="00784A32">
      <w:pPr>
        <w:pStyle w:val="PL"/>
        <w:rPr>
          <w:b/>
          <w:noProof w:val="0"/>
        </w:rPr>
      </w:pPr>
    </w:p>
    <w:p w14:paraId="49F3DFE9" w14:textId="6FFACC26" w:rsidR="00784A32" w:rsidRPr="0015688A" w:rsidRDefault="00784A32" w:rsidP="00784A32">
      <w:pPr>
        <w:pStyle w:val="H6"/>
      </w:pPr>
      <w:r w:rsidRPr="0015688A">
        <w:t>(</w:t>
      </w:r>
      <w:del w:id="46" w:author="Kahn, Jason D. (Fed)" w:date="2021-08-24T16:38:00Z">
        <w:r w:rsidRPr="0015688A" w:rsidDel="00581337">
          <w:delText>5</w:delText>
        </w:r>
      </w:del>
      <w:ins w:id="47" w:author="Kahn, Jason D. (Fed)" w:date="2021-08-24T16:38:00Z">
        <w:r w:rsidR="00581337" w:rsidRPr="0015688A">
          <w:t>4</w:t>
        </w:r>
      </w:ins>
      <w:r w:rsidRPr="0015688A">
        <w:t>)</w:t>
      </w:r>
    </w:p>
    <w:p w14:paraId="2BE1C47D" w14:textId="77777777" w:rsidR="00784A32" w:rsidRPr="0015688A" w:rsidRDefault="00784A32" w:rsidP="00784A32">
      <w:pPr>
        <w:pStyle w:val="PL"/>
        <w:rPr>
          <w:noProof w:val="0"/>
        </w:rPr>
      </w:pPr>
      <w:r w:rsidRPr="0015688A">
        <w:rPr>
          <w:b/>
          <w:noProof w:val="0"/>
        </w:rPr>
        <w:t>with</w:t>
      </w:r>
      <w:r w:rsidRPr="0015688A">
        <w:rPr>
          <w:noProof w:val="0"/>
        </w:rPr>
        <w:t xml:space="preserve"> { UE (MCVideo Client) having established an a Chat Group</w:t>
      </w:r>
      <w:r w:rsidRPr="0015688A">
        <w:rPr>
          <w:noProof w:val="0"/>
          <w:color w:val="FF0000"/>
        </w:rPr>
        <w:t xml:space="preserve"> </w:t>
      </w:r>
      <w:r w:rsidRPr="0015688A">
        <w:rPr>
          <w:noProof w:val="0"/>
        </w:rPr>
        <w:t>Call and the MCVideo User being authorized for initiating an MCVideo Imminent Peril Chat Group Call  }</w:t>
      </w:r>
    </w:p>
    <w:p w14:paraId="0F3BB6E5" w14:textId="77777777" w:rsidR="00784A32" w:rsidRPr="0015688A" w:rsidRDefault="00784A32" w:rsidP="00784A32">
      <w:pPr>
        <w:pStyle w:val="PL"/>
        <w:rPr>
          <w:noProof w:val="0"/>
        </w:rPr>
      </w:pPr>
      <w:r w:rsidRPr="0015688A">
        <w:rPr>
          <w:b/>
          <w:noProof w:val="0"/>
        </w:rPr>
        <w:t>ensure that</w:t>
      </w:r>
      <w:r w:rsidRPr="0015688A">
        <w:rPr>
          <w:noProof w:val="0"/>
        </w:rPr>
        <w:t xml:space="preserve"> {</w:t>
      </w:r>
    </w:p>
    <w:p w14:paraId="00E42D9C" w14:textId="28F7A26E" w:rsidR="00784A32" w:rsidRPr="0015688A" w:rsidRDefault="00784A32" w:rsidP="00784A32">
      <w:pPr>
        <w:pStyle w:val="PL"/>
        <w:rPr>
          <w:noProof w:val="0"/>
        </w:rPr>
      </w:pPr>
      <w:r w:rsidRPr="0015688A">
        <w:rPr>
          <w:noProof w:val="0"/>
        </w:rPr>
        <w:t xml:space="preserve">  </w:t>
      </w:r>
      <w:r w:rsidRPr="0015688A">
        <w:rPr>
          <w:b/>
          <w:noProof w:val="0"/>
        </w:rPr>
        <w:t>when</w:t>
      </w:r>
      <w:r w:rsidRPr="0015688A">
        <w:rPr>
          <w:noProof w:val="0"/>
        </w:rPr>
        <w:t xml:space="preserve"> { the MCVideo User requests to upgrade the ongoing MCVideo Chat Group Call to a</w:t>
      </w:r>
      <w:del w:id="48" w:author="Kahn, Jason D. (Fed)" w:date="2021-08-24T16:38:00Z">
        <w:r w:rsidRPr="0015688A" w:rsidDel="00581337">
          <w:rPr>
            <w:noProof w:val="0"/>
          </w:rPr>
          <w:delText>n</w:delText>
        </w:r>
      </w:del>
      <w:r w:rsidRPr="0015688A">
        <w:rPr>
          <w:noProof w:val="0"/>
        </w:rPr>
        <w:t xml:space="preserve"> MCVideo Imminent Peril Chat Group Call with Transmission Control }</w:t>
      </w:r>
    </w:p>
    <w:p w14:paraId="4CB678E9" w14:textId="77777777" w:rsidR="00784A32" w:rsidRPr="0015688A" w:rsidRDefault="00784A32" w:rsidP="00784A32">
      <w:pPr>
        <w:pStyle w:val="PL"/>
        <w:rPr>
          <w:noProof w:val="0"/>
        </w:rPr>
      </w:pPr>
      <w:r w:rsidRPr="0015688A">
        <w:rPr>
          <w:noProof w:val="0"/>
        </w:rPr>
        <w:t xml:space="preserve">    </w:t>
      </w:r>
      <w:r w:rsidRPr="0015688A">
        <w:rPr>
          <w:b/>
          <w:noProof w:val="0"/>
        </w:rPr>
        <w:t>then</w:t>
      </w:r>
      <w:r w:rsidRPr="0015688A">
        <w:rPr>
          <w:noProof w:val="0"/>
        </w:rPr>
        <w:t xml:space="preserve"> { UE (MCVideo Client) sends a SIP re-INVITE request and upon receipt of a SIP 2xx response considers the call as being upgraded to Imminent Peril Chat Group Call </w:t>
      </w:r>
      <w:r w:rsidRPr="0015688A">
        <w:rPr>
          <w:b/>
          <w:bCs/>
          <w:noProof w:val="0"/>
        </w:rPr>
        <w:t>and</w:t>
      </w:r>
      <w:r w:rsidRPr="0015688A">
        <w:rPr>
          <w:noProof w:val="0"/>
        </w:rPr>
        <w:t xml:space="preserve"> notifies the user that the call has been upgraded }</w:t>
      </w:r>
    </w:p>
    <w:p w14:paraId="0F49682D" w14:textId="77777777" w:rsidR="00784A32" w:rsidRPr="0015688A" w:rsidRDefault="00784A32" w:rsidP="00784A32">
      <w:pPr>
        <w:pStyle w:val="PL"/>
        <w:rPr>
          <w:noProof w:val="0"/>
        </w:rPr>
      </w:pPr>
      <w:r w:rsidRPr="0015688A">
        <w:rPr>
          <w:noProof w:val="0"/>
        </w:rPr>
        <w:t xml:space="preserve">            }</w:t>
      </w:r>
    </w:p>
    <w:p w14:paraId="0E2E4A03" w14:textId="77777777" w:rsidR="00784A32" w:rsidRPr="0015688A" w:rsidRDefault="00784A32" w:rsidP="00784A32">
      <w:pPr>
        <w:pStyle w:val="PL"/>
        <w:rPr>
          <w:noProof w:val="0"/>
        </w:rPr>
      </w:pPr>
    </w:p>
    <w:p w14:paraId="20DA0964" w14:textId="17FD85A9" w:rsidR="00784A32" w:rsidRPr="0015688A" w:rsidRDefault="00784A32" w:rsidP="00784A32">
      <w:pPr>
        <w:pStyle w:val="H6"/>
      </w:pPr>
      <w:r w:rsidRPr="0015688A">
        <w:t>(</w:t>
      </w:r>
      <w:del w:id="49" w:author="Kahn, Jason D. (Fed)" w:date="2021-08-24T16:38:00Z">
        <w:r w:rsidRPr="0015688A" w:rsidDel="00581337">
          <w:delText>6</w:delText>
        </w:r>
      </w:del>
      <w:ins w:id="50" w:author="Kahn, Jason D. (Fed)" w:date="2021-08-24T16:38:00Z">
        <w:r w:rsidR="00581337" w:rsidRPr="0015688A">
          <w:t>5</w:t>
        </w:r>
      </w:ins>
      <w:r w:rsidRPr="0015688A">
        <w:t>)</w:t>
      </w:r>
    </w:p>
    <w:p w14:paraId="67A712EC" w14:textId="77777777" w:rsidR="00784A32" w:rsidRPr="0015688A" w:rsidRDefault="00784A32" w:rsidP="00784A32">
      <w:pPr>
        <w:pStyle w:val="PL"/>
        <w:rPr>
          <w:noProof w:val="0"/>
        </w:rPr>
      </w:pPr>
      <w:r w:rsidRPr="0015688A">
        <w:rPr>
          <w:b/>
          <w:noProof w:val="0"/>
        </w:rPr>
        <w:t>with</w:t>
      </w:r>
      <w:r w:rsidRPr="0015688A">
        <w:rPr>
          <w:noProof w:val="0"/>
        </w:rPr>
        <w:t xml:space="preserve"> { UE (MCVideo Client) having upgraded an On-demand Chat Group Call to an Imminent Peril Group Call and the MCVideo User being authorized for cancelling an MCVideo Imminent Peril Chat Group Call state (MCVideo in-progress imminent peril cancel) }</w:t>
      </w:r>
    </w:p>
    <w:p w14:paraId="0F8DE086" w14:textId="77777777" w:rsidR="00784A32" w:rsidRPr="0015688A" w:rsidRDefault="00784A32" w:rsidP="00784A32">
      <w:pPr>
        <w:pStyle w:val="PL"/>
        <w:rPr>
          <w:noProof w:val="0"/>
        </w:rPr>
      </w:pPr>
      <w:r w:rsidRPr="0015688A">
        <w:rPr>
          <w:b/>
          <w:noProof w:val="0"/>
        </w:rPr>
        <w:t>ensure that</w:t>
      </w:r>
      <w:r w:rsidRPr="0015688A">
        <w:rPr>
          <w:noProof w:val="0"/>
        </w:rPr>
        <w:t xml:space="preserve"> {</w:t>
      </w:r>
    </w:p>
    <w:p w14:paraId="50EB20A9" w14:textId="77777777" w:rsidR="00784A32" w:rsidRPr="0015688A" w:rsidRDefault="00784A32" w:rsidP="00784A32">
      <w:pPr>
        <w:pStyle w:val="PL"/>
        <w:rPr>
          <w:bCs/>
          <w:noProof w:val="0"/>
        </w:rPr>
      </w:pPr>
      <w:r w:rsidRPr="0015688A">
        <w:rPr>
          <w:noProof w:val="0"/>
        </w:rPr>
        <w:t xml:space="preserve">  </w:t>
      </w:r>
      <w:r w:rsidRPr="0015688A">
        <w:rPr>
          <w:b/>
          <w:noProof w:val="0"/>
          <w:rPrChange w:id="51" w:author="Kahn, Jason D. (Fed)" w:date="2021-08-24T16:40:00Z">
            <w:rPr>
              <w:bCs/>
              <w:noProof w:val="0"/>
            </w:rPr>
          </w:rPrChange>
        </w:rPr>
        <w:t>when</w:t>
      </w:r>
      <w:r w:rsidRPr="0015688A">
        <w:rPr>
          <w:bCs/>
          <w:noProof w:val="0"/>
        </w:rPr>
        <w:t xml:space="preserve"> { the MCVideo User requests to cancel the ongoing MCVideo Imminent Peril state }</w:t>
      </w:r>
    </w:p>
    <w:p w14:paraId="6750E522" w14:textId="77777777" w:rsidR="00784A32" w:rsidRPr="0015688A" w:rsidRDefault="00784A32" w:rsidP="00784A32">
      <w:pPr>
        <w:pStyle w:val="PL"/>
        <w:rPr>
          <w:bCs/>
          <w:noProof w:val="0"/>
        </w:rPr>
      </w:pPr>
      <w:r w:rsidRPr="0015688A">
        <w:rPr>
          <w:bCs/>
          <w:noProof w:val="0"/>
        </w:rPr>
        <w:t xml:space="preserve">    </w:t>
      </w:r>
      <w:r w:rsidRPr="0015688A">
        <w:rPr>
          <w:b/>
          <w:noProof w:val="0"/>
          <w:rPrChange w:id="52" w:author="Kahn, Jason D. (Fed)" w:date="2021-08-24T16:40:00Z">
            <w:rPr>
              <w:bCs/>
              <w:noProof w:val="0"/>
            </w:rPr>
          </w:rPrChange>
        </w:rPr>
        <w:t>then</w:t>
      </w:r>
      <w:r w:rsidRPr="0015688A">
        <w:rPr>
          <w:bCs/>
          <w:noProof w:val="0"/>
        </w:rPr>
        <w:t xml:space="preserve"> { UE (MCVideo Client) sends a SIP re-INVITE request and upon receipt of a SIP 2xx response considers the imminent peril condition cancelled }</w:t>
      </w:r>
    </w:p>
    <w:p w14:paraId="25733F37" w14:textId="77777777" w:rsidR="00784A32" w:rsidRPr="0015688A" w:rsidRDefault="00784A32" w:rsidP="00784A32">
      <w:pPr>
        <w:pStyle w:val="PL"/>
        <w:rPr>
          <w:bCs/>
          <w:noProof w:val="0"/>
        </w:rPr>
      </w:pPr>
      <w:r w:rsidRPr="0015688A">
        <w:rPr>
          <w:bCs/>
          <w:noProof w:val="0"/>
        </w:rPr>
        <w:t xml:space="preserve">            }</w:t>
      </w:r>
    </w:p>
    <w:p w14:paraId="514CF01B" w14:textId="77777777" w:rsidR="00784A32" w:rsidRPr="0015688A" w:rsidRDefault="00784A32" w:rsidP="00784A32">
      <w:pPr>
        <w:pStyle w:val="PL"/>
        <w:rPr>
          <w:bCs/>
          <w:noProof w:val="0"/>
        </w:rPr>
      </w:pPr>
    </w:p>
    <w:p w14:paraId="0FA40E75" w14:textId="75374246" w:rsidR="00784A32" w:rsidRPr="0015688A" w:rsidRDefault="00784A32" w:rsidP="00784A32">
      <w:pPr>
        <w:pStyle w:val="H6"/>
        <w:rPr>
          <w:bCs/>
        </w:rPr>
      </w:pPr>
      <w:r w:rsidRPr="0015688A">
        <w:rPr>
          <w:bCs/>
        </w:rPr>
        <w:t>(</w:t>
      </w:r>
      <w:del w:id="53" w:author="Kahn, Jason D. (Fed)" w:date="2021-08-24T16:40:00Z">
        <w:r w:rsidRPr="0015688A" w:rsidDel="00581337">
          <w:rPr>
            <w:bCs/>
          </w:rPr>
          <w:delText>7</w:delText>
        </w:r>
      </w:del>
      <w:ins w:id="54" w:author="Kahn, Jason D. (Fed)" w:date="2021-08-24T16:40:00Z">
        <w:r w:rsidR="00581337" w:rsidRPr="0015688A">
          <w:rPr>
            <w:bCs/>
          </w:rPr>
          <w:t>6</w:t>
        </w:r>
      </w:ins>
      <w:r w:rsidRPr="0015688A">
        <w:rPr>
          <w:bCs/>
        </w:rPr>
        <w:t>)</w:t>
      </w:r>
    </w:p>
    <w:p w14:paraId="23CB5F65" w14:textId="77777777" w:rsidR="00784A32" w:rsidRPr="0015688A" w:rsidRDefault="00784A32" w:rsidP="00784A32">
      <w:pPr>
        <w:pStyle w:val="PL"/>
        <w:rPr>
          <w:bCs/>
          <w:noProof w:val="0"/>
        </w:rPr>
      </w:pPr>
      <w:r w:rsidRPr="0015688A">
        <w:rPr>
          <w:b/>
          <w:noProof w:val="0"/>
          <w:rPrChange w:id="55" w:author="Kahn, Jason D. (Fed)" w:date="2021-08-24T16:40:00Z">
            <w:rPr>
              <w:bCs/>
              <w:noProof w:val="0"/>
            </w:rPr>
          </w:rPrChange>
        </w:rPr>
        <w:t>with</w:t>
      </w:r>
      <w:r w:rsidRPr="0015688A">
        <w:rPr>
          <w:bCs/>
          <w:noProof w:val="0"/>
        </w:rPr>
        <w:t xml:space="preserve"> { UE (MCVideo Client) having an ongoing On-demand Chat Group</w:t>
      </w:r>
      <w:r w:rsidRPr="0015688A">
        <w:rPr>
          <w:bCs/>
          <w:noProof w:val="0"/>
          <w:color w:val="FF0000"/>
        </w:rPr>
        <w:t xml:space="preserve"> </w:t>
      </w:r>
      <w:r w:rsidRPr="0015688A">
        <w:rPr>
          <w:bCs/>
          <w:noProof w:val="0"/>
        </w:rPr>
        <w:t>Call }</w:t>
      </w:r>
    </w:p>
    <w:p w14:paraId="4C1764B5" w14:textId="77777777" w:rsidR="00784A32" w:rsidRPr="0015688A" w:rsidRDefault="00784A32" w:rsidP="00784A32">
      <w:pPr>
        <w:pStyle w:val="PL"/>
        <w:rPr>
          <w:bCs/>
          <w:noProof w:val="0"/>
        </w:rPr>
      </w:pPr>
      <w:r w:rsidRPr="0015688A">
        <w:rPr>
          <w:b/>
          <w:noProof w:val="0"/>
          <w:rPrChange w:id="56" w:author="Kahn, Jason D. (Fed)" w:date="2021-08-24T16:40:00Z">
            <w:rPr>
              <w:bCs/>
              <w:noProof w:val="0"/>
            </w:rPr>
          </w:rPrChange>
        </w:rPr>
        <w:t>ensure that</w:t>
      </w:r>
      <w:r w:rsidRPr="0015688A">
        <w:rPr>
          <w:bCs/>
          <w:noProof w:val="0"/>
        </w:rPr>
        <w:t xml:space="preserve"> {</w:t>
      </w:r>
    </w:p>
    <w:p w14:paraId="387F4461" w14:textId="77777777" w:rsidR="00784A32" w:rsidRPr="0015688A" w:rsidRDefault="00784A32" w:rsidP="00784A32">
      <w:pPr>
        <w:pStyle w:val="PL"/>
        <w:rPr>
          <w:bCs/>
          <w:noProof w:val="0"/>
        </w:rPr>
      </w:pPr>
      <w:r w:rsidRPr="0015688A">
        <w:rPr>
          <w:bCs/>
          <w:noProof w:val="0"/>
        </w:rPr>
        <w:t xml:space="preserve">  </w:t>
      </w:r>
      <w:r w:rsidRPr="0015688A">
        <w:rPr>
          <w:b/>
          <w:noProof w:val="0"/>
          <w:rPrChange w:id="57" w:author="Kahn, Jason D. (Fed)" w:date="2021-08-24T16:40:00Z">
            <w:rPr>
              <w:bCs/>
              <w:noProof w:val="0"/>
            </w:rPr>
          </w:rPrChange>
        </w:rPr>
        <w:t>when</w:t>
      </w:r>
      <w:r w:rsidRPr="0015688A">
        <w:rPr>
          <w:bCs/>
          <w:noProof w:val="0"/>
        </w:rPr>
        <w:t xml:space="preserve"> { the MCVideo User requests to terminate the ongoing MCVideo Chat Group Call }</w:t>
      </w:r>
    </w:p>
    <w:p w14:paraId="056F01CD" w14:textId="77777777" w:rsidR="00784A32" w:rsidRPr="0015688A" w:rsidRDefault="00784A32" w:rsidP="00784A32">
      <w:pPr>
        <w:pStyle w:val="PL"/>
        <w:rPr>
          <w:bCs/>
          <w:noProof w:val="0"/>
        </w:rPr>
      </w:pPr>
      <w:r w:rsidRPr="0015688A">
        <w:rPr>
          <w:bCs/>
          <w:noProof w:val="0"/>
        </w:rPr>
        <w:t xml:space="preserve">    </w:t>
      </w:r>
      <w:r w:rsidRPr="0015688A">
        <w:rPr>
          <w:b/>
          <w:noProof w:val="0"/>
          <w:rPrChange w:id="58" w:author="Kahn, Jason D. (Fed)" w:date="2021-08-24T16:40:00Z">
            <w:rPr>
              <w:bCs/>
              <w:noProof w:val="0"/>
            </w:rPr>
          </w:rPrChange>
        </w:rPr>
        <w:t>then</w:t>
      </w:r>
      <w:r w:rsidRPr="0015688A">
        <w:rPr>
          <w:bCs/>
          <w:noProof w:val="0"/>
        </w:rPr>
        <w:t xml:space="preserve"> { UE (MCVideo Client) sends a SIP BYE request and leaves the MCVideo session }</w:t>
      </w:r>
    </w:p>
    <w:p w14:paraId="0EA4D0AB" w14:textId="77777777" w:rsidR="00784A32" w:rsidRPr="0015688A" w:rsidRDefault="00784A32" w:rsidP="00784A32">
      <w:pPr>
        <w:pStyle w:val="PL"/>
        <w:rPr>
          <w:bCs/>
          <w:noProof w:val="0"/>
        </w:rPr>
      </w:pPr>
      <w:r w:rsidRPr="0015688A">
        <w:rPr>
          <w:bCs/>
          <w:noProof w:val="0"/>
        </w:rPr>
        <w:t xml:space="preserve">            }</w:t>
      </w:r>
    </w:p>
    <w:p w14:paraId="63E5F6A0" w14:textId="77777777" w:rsidR="00784A32" w:rsidRPr="0015688A" w:rsidRDefault="00784A32" w:rsidP="00784A32">
      <w:pPr>
        <w:pStyle w:val="PL"/>
        <w:rPr>
          <w:noProof w:val="0"/>
        </w:rPr>
      </w:pPr>
    </w:p>
    <w:p w14:paraId="08335569" w14:textId="77777777" w:rsidR="00784A32" w:rsidRPr="0015688A" w:rsidRDefault="00784A32">
      <w:pPr>
        <w:pStyle w:val="H6"/>
        <w:pPrChange w:id="59" w:author="Kahn, Jason D. (Fed)" w:date="2021-08-24T17:03:00Z">
          <w:pPr>
            <w:pStyle w:val="Heading5"/>
          </w:pPr>
        </w:pPrChange>
      </w:pPr>
      <w:bookmarkStart w:id="60" w:name="_Toc52787532"/>
      <w:bookmarkStart w:id="61" w:name="_Toc52787713"/>
      <w:bookmarkStart w:id="62" w:name="_Toc75906935"/>
      <w:bookmarkStart w:id="63" w:name="_Toc75907272"/>
      <w:r w:rsidRPr="0015688A">
        <w:t>6.1.2.2.2</w:t>
      </w:r>
      <w:r w:rsidRPr="0015688A">
        <w:tab/>
        <w:t>Conformance Requirements</w:t>
      </w:r>
      <w:bookmarkEnd w:id="60"/>
      <w:bookmarkEnd w:id="61"/>
      <w:bookmarkEnd w:id="62"/>
      <w:bookmarkEnd w:id="63"/>
    </w:p>
    <w:p w14:paraId="3460453B" w14:textId="414C63B3" w:rsidR="00784A32" w:rsidRPr="0015688A" w:rsidRDefault="00784A32" w:rsidP="00784A32">
      <w:r w:rsidRPr="0015688A">
        <w:t xml:space="preserve">References: The conformance requirements covered in the present TC are specified in: TS 24.281, clauses 9.2.2.2.1.1, </w:t>
      </w:r>
      <w:del w:id="64" w:author="Kahn, Jason D. (Fed)" w:date="2021-08-24T16:41:00Z">
        <w:r w:rsidRPr="0015688A" w:rsidDel="00581337">
          <w:delText xml:space="preserve">9.2.2.2.1.2, </w:delText>
        </w:r>
      </w:del>
      <w:r w:rsidRPr="0015688A">
        <w:t>9.2.2.2.1.3, 9.2.2.2.1.4, 9.2.2.2.1.5</w:t>
      </w:r>
      <w:del w:id="65" w:author="Kahn, Jason D. (Fed)" w:date="2021-08-24T16:41:00Z">
        <w:r w:rsidRPr="0015688A" w:rsidDel="00B93002">
          <w:delText>; Also</w:delText>
        </w:r>
      </w:del>
      <w:ins w:id="66" w:author="Kahn, Jason D. (Fed)" w:date="2021-08-24T16:41:00Z">
        <w:r w:rsidR="00B93002" w:rsidRPr="0015688A">
          <w:t>,</w:t>
        </w:r>
      </w:ins>
      <w:r w:rsidRPr="0015688A">
        <w:t xml:space="preserve"> TS 24.581 clauses 6.2.1, 6.2.4.4.6, </w:t>
      </w:r>
      <w:ins w:id="67" w:author="Kahn, Jason D. (Fed)" w:date="2021-08-24T16:41:00Z">
        <w:r w:rsidR="00B93002" w:rsidRPr="0015688A">
          <w:t xml:space="preserve">6.4.1, </w:t>
        </w:r>
      </w:ins>
      <w:r w:rsidRPr="0015688A">
        <w:t xml:space="preserve">6.4.2, 6.4.3, 6.4.4. </w:t>
      </w:r>
      <w:r w:rsidR="009A1D55" w:rsidRPr="0015688A">
        <w:t xml:space="preserve">The following represents a copy/paste extraction of the requirements relevant to the test purpose; any references within the copy/paste text should be understood within the scope of the core spec they have been copied from. </w:t>
      </w:r>
      <w:r w:rsidRPr="0015688A">
        <w:t>Unless otherwise stated these are Rel-14 requirements.</w:t>
      </w:r>
    </w:p>
    <w:p w14:paraId="6C4CC917" w14:textId="77777777" w:rsidR="00784A32" w:rsidRPr="0015688A" w:rsidRDefault="00784A32" w:rsidP="00784A32">
      <w:r w:rsidRPr="0015688A">
        <w:t>[TS 24.281, clause 9.2.2.2.1.1]</w:t>
      </w:r>
    </w:p>
    <w:p w14:paraId="58CB5D55" w14:textId="77777777" w:rsidR="00784A32" w:rsidRPr="0015688A" w:rsidRDefault="00784A32" w:rsidP="00784A32">
      <w:r w:rsidRPr="0015688A">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15688A">
        <w:rPr>
          <w:lang w:eastAsia="zh-CN"/>
        </w:rPr>
        <w:t>11</w:t>
      </w:r>
      <w:r w:rsidRPr="0015688A">
        <w:t>], with the clarifications given below.</w:t>
      </w:r>
    </w:p>
    <w:p w14:paraId="0CC867F7" w14:textId="77777777" w:rsidR="00784A32" w:rsidRPr="0015688A" w:rsidRDefault="00784A32" w:rsidP="00784A32">
      <w:r w:rsidRPr="0015688A">
        <w:t>The MCVideo client:</w:t>
      </w:r>
    </w:p>
    <w:p w14:paraId="7F491949" w14:textId="77777777" w:rsidR="00784A32" w:rsidRPr="0015688A" w:rsidRDefault="00784A32" w:rsidP="00784A32">
      <w:pPr>
        <w:pStyle w:val="B1"/>
      </w:pPr>
      <w:r w:rsidRPr="0015688A">
        <w:t>1)</w:t>
      </w:r>
      <w:r w:rsidRPr="0015688A">
        <w:tab/>
        <w:t>if the MCVideo user has requested the origination of an MCVideo emergency group call or is originating an MCVideo chat group call and the MCVideo emergency state is already set, the MCVideo client shall comply with the procedures in subclause 6.2.8.1.1;</w:t>
      </w:r>
    </w:p>
    <w:p w14:paraId="325C0C51" w14:textId="77777777" w:rsidR="00784A32" w:rsidRPr="0015688A" w:rsidRDefault="00784A32" w:rsidP="00784A32">
      <w:pPr>
        <w:pStyle w:val="B1"/>
      </w:pPr>
      <w:r w:rsidRPr="0015688A">
        <w:t>2)</w:t>
      </w:r>
      <w:r w:rsidRPr="0015688A">
        <w:tab/>
        <w:t>if the MCVideo user has requested the origination of an MCVideo imminent peril group call, the MCVideo client shall comply with the procedures in subclause 6.2.8.1.9;</w:t>
      </w:r>
    </w:p>
    <w:p w14:paraId="10515094" w14:textId="77777777" w:rsidR="00784A32" w:rsidRPr="0015688A" w:rsidRDefault="00784A32" w:rsidP="00784A32">
      <w:pPr>
        <w:pStyle w:val="B1"/>
      </w:pPr>
      <w:r w:rsidRPr="0015688A">
        <w:t>3)</w:t>
      </w:r>
      <w:r w:rsidRPr="0015688A">
        <w:tab/>
        <w:t>shall include the g.3gpp.mcvideo media feature tag and the g.3gpp.icsi-ref media feature tag with the value of "urn:urn-7:3gpp-service.ims.icsi.mcvideo" in the Contact header field of the SIP INVITE request according to IETF RFC 3840 [</w:t>
      </w:r>
      <w:r w:rsidRPr="0015688A">
        <w:rPr>
          <w:lang w:eastAsia="zh-CN"/>
        </w:rPr>
        <w:t>22</w:t>
      </w:r>
      <w:r w:rsidRPr="0015688A">
        <w:t>];</w:t>
      </w:r>
    </w:p>
    <w:p w14:paraId="1A8CE661" w14:textId="77777777" w:rsidR="00784A32" w:rsidRPr="0015688A" w:rsidRDefault="00784A32" w:rsidP="00784A32">
      <w:pPr>
        <w:pStyle w:val="B1"/>
      </w:pPr>
      <w:r w:rsidRPr="0015688A">
        <w:t>4)</w:t>
      </w:r>
      <w:r w:rsidRPr="0015688A">
        <w:tab/>
        <w:t>shall include an Accept-Contact header field containing the g.3gpp.mcvideo media feature tag along with the "require" and "explicit" header field parameters according to IETF RFC 3841 [</w:t>
      </w:r>
      <w:r w:rsidRPr="0015688A">
        <w:rPr>
          <w:lang w:eastAsia="zh-CN"/>
        </w:rPr>
        <w:t>20</w:t>
      </w:r>
      <w:r w:rsidRPr="0015688A">
        <w:t>];</w:t>
      </w:r>
    </w:p>
    <w:p w14:paraId="2A6EDBF3" w14:textId="77777777" w:rsidR="00784A32" w:rsidRPr="0015688A" w:rsidRDefault="00784A32" w:rsidP="00784A32">
      <w:pPr>
        <w:pStyle w:val="B1"/>
      </w:pPr>
      <w:r w:rsidRPr="0015688A">
        <w:t>5)</w:t>
      </w:r>
      <w:r w:rsidRPr="0015688A">
        <w:tab/>
        <w:t>shall include the ICSI value "urn:urn-7:3gpp-service.ims.icsi.mcvideo" (coded as specified in 3GPP TS 24.229 [</w:t>
      </w:r>
      <w:r w:rsidRPr="0015688A">
        <w:rPr>
          <w:lang w:eastAsia="zh-CN"/>
        </w:rPr>
        <w:t>11</w:t>
      </w:r>
      <w:r w:rsidRPr="0015688A">
        <w:t>]), in a P-Preferred-Service header field according to IETF RFC 6050 [</w:t>
      </w:r>
      <w:r w:rsidRPr="0015688A">
        <w:rPr>
          <w:lang w:eastAsia="zh-CN"/>
        </w:rPr>
        <w:t>14</w:t>
      </w:r>
      <w:r w:rsidRPr="0015688A">
        <w:t>] in the SIP INVITE request;</w:t>
      </w:r>
    </w:p>
    <w:p w14:paraId="79F8C267" w14:textId="77777777" w:rsidR="00784A32" w:rsidRPr="0015688A" w:rsidRDefault="00784A32" w:rsidP="00784A32">
      <w:pPr>
        <w:pStyle w:val="B1"/>
      </w:pPr>
      <w:r w:rsidRPr="0015688A">
        <w:t>6)</w:t>
      </w:r>
      <w:r w:rsidRPr="0015688A">
        <w:tab/>
        <w:t>shall include an Accept-Contact header field with the g.3gpp.icsi-ref media feature tag containing the value of "urn:urn-7:3gpp-service.ims.icsi.mcvideo" along with the "require" and "explicit" header field parameters according to IETF RFC 3841 [</w:t>
      </w:r>
      <w:r w:rsidRPr="0015688A">
        <w:rPr>
          <w:lang w:eastAsia="zh-CN"/>
        </w:rPr>
        <w:t>20</w:t>
      </w:r>
      <w:r w:rsidRPr="0015688A">
        <w:t>];</w:t>
      </w:r>
    </w:p>
    <w:p w14:paraId="5746F469" w14:textId="77777777" w:rsidR="00784A32" w:rsidRPr="0015688A" w:rsidRDefault="00784A32" w:rsidP="00784A32">
      <w:pPr>
        <w:pStyle w:val="B1"/>
      </w:pPr>
      <w:r w:rsidRPr="0015688A">
        <w:t>7)</w:t>
      </w:r>
      <w:r w:rsidRPr="0015688A">
        <w:tab/>
        <w:t>should include the "timer" option tag in the Supported header field;</w:t>
      </w:r>
    </w:p>
    <w:p w14:paraId="581B37E2" w14:textId="77777777" w:rsidR="00784A32" w:rsidRPr="0015688A" w:rsidRDefault="00784A32" w:rsidP="00784A32">
      <w:pPr>
        <w:pStyle w:val="B1"/>
      </w:pPr>
      <w:r w:rsidRPr="0015688A">
        <w:t>8)</w:t>
      </w:r>
      <w:r w:rsidRPr="0015688A">
        <w:tab/>
        <w:t>should include the Session-Expires header field according to IETF RFC 4028 [</w:t>
      </w:r>
      <w:r w:rsidRPr="0015688A">
        <w:rPr>
          <w:lang w:eastAsia="zh-CN"/>
        </w:rPr>
        <w:t>23</w:t>
      </w:r>
      <w:r w:rsidRPr="0015688A">
        <w:t>]. It is recommended that the refresher parameter is omitted. If included, the refresher parameter shall be set to "uac";</w:t>
      </w:r>
    </w:p>
    <w:p w14:paraId="273BCDD7" w14:textId="77777777" w:rsidR="00784A32" w:rsidRPr="0015688A" w:rsidRDefault="00784A32" w:rsidP="00784A32">
      <w:pPr>
        <w:pStyle w:val="B1"/>
      </w:pPr>
      <w:r w:rsidRPr="0015688A">
        <w:t>9)</w:t>
      </w:r>
      <w:r w:rsidRPr="0015688A">
        <w:tab/>
        <w:t>shall set the Request-URI of the SIP INVITE request to the public service identity identifying the participating MCVideo function serving the MCVideo user;</w:t>
      </w:r>
    </w:p>
    <w:p w14:paraId="3C548ACC" w14:textId="77777777" w:rsidR="00784A32" w:rsidRPr="0015688A" w:rsidRDefault="00784A32" w:rsidP="00784A32">
      <w:pPr>
        <w:pStyle w:val="NO"/>
      </w:pPr>
      <w:r w:rsidRPr="0015688A">
        <w:lastRenderedPageBreak/>
        <w:t>NOTE 1:</w:t>
      </w:r>
      <w:r w:rsidRPr="0015688A">
        <w:tab/>
        <w:t>The MCVideo client is configured with public service identity identifying the participating MCVideo function serving the MCVideo user.</w:t>
      </w:r>
    </w:p>
    <w:p w14:paraId="125D77D9" w14:textId="77777777" w:rsidR="00784A32" w:rsidRPr="0015688A" w:rsidRDefault="00784A32" w:rsidP="00784A32">
      <w:pPr>
        <w:pStyle w:val="B1"/>
      </w:pPr>
      <w:r w:rsidRPr="0015688A">
        <w:t>10)</w:t>
      </w:r>
      <w:r w:rsidRPr="0015688A">
        <w:tab/>
        <w:t>may include a P-Preferred-Identity header field in the SIP INVITE request containing a public user identity as specified in 3GPP TS 24.229 [</w:t>
      </w:r>
      <w:r w:rsidRPr="0015688A">
        <w:rPr>
          <w:lang w:eastAsia="zh-CN"/>
        </w:rPr>
        <w:t>11</w:t>
      </w:r>
      <w:r w:rsidRPr="0015688A">
        <w:t>];</w:t>
      </w:r>
    </w:p>
    <w:p w14:paraId="26CB7B1A" w14:textId="77777777" w:rsidR="00784A32" w:rsidRPr="0015688A" w:rsidRDefault="00784A32" w:rsidP="00784A32">
      <w:pPr>
        <w:pStyle w:val="B1"/>
      </w:pPr>
      <w:r w:rsidRPr="0015688A">
        <w:t>11)</w:t>
      </w:r>
      <w:r w:rsidRPr="0015688A">
        <w:tab/>
        <w:t>if the MCVideo emergency state is already set or the MCVideo client emergency group state for this group is set to "MVEG 2: in-progress", the MCVideo client shall comply with the procedures in subclause 6.2.8.1.2;</w:t>
      </w:r>
    </w:p>
    <w:p w14:paraId="673E61EB" w14:textId="77777777" w:rsidR="00784A32" w:rsidRPr="0015688A" w:rsidRDefault="00784A32" w:rsidP="00784A32">
      <w:pPr>
        <w:pStyle w:val="B1"/>
      </w:pPr>
      <w:r w:rsidRPr="0015688A">
        <w:t>12)</w:t>
      </w:r>
      <w:r w:rsidRPr="0015688A">
        <w:tab/>
        <w:t>if the MCVideo client imminent peril group state for this group is set to "MIG 2: in-progress" or "MVIG 3: confirm-pending" shall include the Resource-Priority header field and comply with the procedures in subclause 6.2.8.1.12;</w:t>
      </w:r>
    </w:p>
    <w:p w14:paraId="5F3F6D87" w14:textId="77777777" w:rsidR="00784A32" w:rsidRPr="0015688A" w:rsidRDefault="00784A32" w:rsidP="00784A32">
      <w:pPr>
        <w:pStyle w:val="B1"/>
      </w:pPr>
      <w:r w:rsidRPr="0015688A">
        <w:t>13)</w:t>
      </w:r>
      <w:r w:rsidRPr="0015688A">
        <w:tab/>
        <w:t>shall contain an application/vnd.3gpp.mcvideo-info+xml MIME body with the &lt;mcvideoinfo&gt; element containing the &lt;mcvideo-Params&gt; element with:</w:t>
      </w:r>
    </w:p>
    <w:p w14:paraId="1F59C93C" w14:textId="77777777" w:rsidR="00784A32" w:rsidRPr="0015688A" w:rsidRDefault="00784A32" w:rsidP="00784A32">
      <w:pPr>
        <w:pStyle w:val="B2"/>
      </w:pPr>
      <w:r w:rsidRPr="0015688A">
        <w:t>a)</w:t>
      </w:r>
      <w:r w:rsidRPr="0015688A">
        <w:tab/>
        <w:t>the &lt;session-type&gt; element set to a value of "chat";</w:t>
      </w:r>
    </w:p>
    <w:p w14:paraId="5289B992" w14:textId="77777777" w:rsidR="00784A32" w:rsidRPr="0015688A" w:rsidRDefault="00784A32" w:rsidP="00784A32">
      <w:pPr>
        <w:pStyle w:val="B2"/>
        <w:rPr>
          <w:rFonts w:eastAsia="Malgun Gothic"/>
        </w:rPr>
      </w:pPr>
      <w:r w:rsidRPr="0015688A">
        <w:rPr>
          <w:rFonts w:eastAsia="Malgun Gothic"/>
        </w:rPr>
        <w:t>b)</w:t>
      </w:r>
      <w:r w:rsidRPr="0015688A">
        <w:rPr>
          <w:rFonts w:eastAsia="Malgun Gothic"/>
        </w:rPr>
        <w:tab/>
        <w:t>the &lt;mcvideo-request-uri&gt; element set to the group identity; and</w:t>
      </w:r>
    </w:p>
    <w:p w14:paraId="08A0E76A" w14:textId="77777777" w:rsidR="00784A32" w:rsidRPr="0015688A" w:rsidRDefault="00784A32" w:rsidP="00784A32">
      <w:pPr>
        <w:pStyle w:val="B2"/>
        <w:rPr>
          <w:rFonts w:eastAsia="Malgun Gothic"/>
        </w:rPr>
      </w:pPr>
      <w:r w:rsidRPr="0015688A">
        <w:rPr>
          <w:rFonts w:eastAsia="Malgun Gothic"/>
        </w:rPr>
        <w:t>c)</w:t>
      </w:r>
      <w:r w:rsidRPr="0015688A">
        <w:rPr>
          <w:rFonts w:eastAsia="Malgun Gothic"/>
        </w:rPr>
        <w:tab/>
      </w:r>
      <w:r w:rsidRPr="0015688A">
        <w:t>the &lt;mcvideo-client-id&gt; element set to the MCVideo client ID of the originating MCVideo client;</w:t>
      </w:r>
    </w:p>
    <w:p w14:paraId="1FDA8B07" w14:textId="77777777" w:rsidR="00784A32" w:rsidRPr="0015688A" w:rsidRDefault="00784A32" w:rsidP="00784A32">
      <w:pPr>
        <w:keepLines/>
        <w:ind w:left="1135" w:hanging="851"/>
        <w:rPr>
          <w:rFonts w:eastAsia="Malgun Gothic"/>
        </w:rPr>
      </w:pPr>
      <w:r w:rsidRPr="0015688A">
        <w:rPr>
          <w:rFonts w:eastAsia="Malgun Gothic"/>
        </w:rPr>
        <w:t>NOTE 2:</w:t>
      </w:r>
      <w:r w:rsidRPr="0015688A">
        <w:rPr>
          <w:rFonts w:eastAsia="Malgun Gothic"/>
        </w:rPr>
        <w:tab/>
        <w:t>The MCVideo ID of the originating MCVideo user is not included in the body, as this will be inserted into the body of the SIP INVITE request that is sent by the originating participating MCVideo function.</w:t>
      </w:r>
    </w:p>
    <w:p w14:paraId="1E1443E4" w14:textId="77777777" w:rsidR="00784A32" w:rsidRPr="0015688A" w:rsidRDefault="00784A32" w:rsidP="00784A32">
      <w:pPr>
        <w:pStyle w:val="B1"/>
      </w:pPr>
      <w:r w:rsidRPr="0015688A">
        <w:t>14)</w:t>
      </w:r>
      <w:r w:rsidRPr="0015688A">
        <w:tab/>
        <w:t>shall include in the SIP INVITE request an SDP offer according to 3GPP TS 24.229 [</w:t>
      </w:r>
      <w:r w:rsidRPr="0015688A">
        <w:rPr>
          <w:lang w:eastAsia="zh-CN"/>
        </w:rPr>
        <w:t>11</w:t>
      </w:r>
      <w:r w:rsidRPr="0015688A">
        <w:t>] with the clarifications specified in subclause 6.2.1;</w:t>
      </w:r>
    </w:p>
    <w:p w14:paraId="0A7D4C16" w14:textId="77777777" w:rsidR="00784A32" w:rsidRPr="0015688A" w:rsidRDefault="00784A32" w:rsidP="00784A32">
      <w:pPr>
        <w:pStyle w:val="B1"/>
      </w:pPr>
      <w:r w:rsidRPr="0015688A">
        <w:t>15)</w:t>
      </w:r>
      <w:r w:rsidRPr="0015688A">
        <w:tab/>
        <w:t>if an implicit transmission request is required, shall indicate this as specified in subclause 6.4; and</w:t>
      </w:r>
    </w:p>
    <w:p w14:paraId="03DC9BB2" w14:textId="77777777" w:rsidR="00784A32" w:rsidRPr="0015688A" w:rsidRDefault="00784A32" w:rsidP="00784A32">
      <w:pPr>
        <w:pStyle w:val="B1"/>
      </w:pPr>
      <w:r w:rsidRPr="0015688A">
        <w:t>16)</w:t>
      </w:r>
      <w:r w:rsidRPr="0015688A">
        <w:tab/>
        <w:t>shall send the SIP INVITE request according to 3GPP TS 24.229 [</w:t>
      </w:r>
      <w:r w:rsidRPr="0015688A">
        <w:rPr>
          <w:lang w:eastAsia="zh-CN"/>
        </w:rPr>
        <w:t>11</w:t>
      </w:r>
      <w:r w:rsidRPr="0015688A">
        <w:t>].</w:t>
      </w:r>
    </w:p>
    <w:p w14:paraId="414DBBE1" w14:textId="77777777" w:rsidR="00784A32" w:rsidRPr="0015688A" w:rsidRDefault="00784A32" w:rsidP="00784A32">
      <w:r w:rsidRPr="0015688A">
        <w:t>On receiving a SIP 2xx response to the SIP INVITE request, the MCVideo client:</w:t>
      </w:r>
    </w:p>
    <w:p w14:paraId="5E2D73C3" w14:textId="77777777" w:rsidR="00784A32" w:rsidRPr="0015688A" w:rsidRDefault="00784A32" w:rsidP="00784A32">
      <w:pPr>
        <w:pStyle w:val="B1"/>
      </w:pPr>
      <w:r w:rsidRPr="0015688A">
        <w:t>1)</w:t>
      </w:r>
      <w:r w:rsidRPr="0015688A">
        <w:tab/>
        <w:t>shall interact with the user plane as specified in 3GPP TS 24.581 [</w:t>
      </w:r>
      <w:r w:rsidRPr="0015688A">
        <w:rPr>
          <w:lang w:eastAsia="zh-CN"/>
        </w:rPr>
        <w:t>5</w:t>
      </w:r>
      <w:r w:rsidRPr="0015688A">
        <w:t>]; and</w:t>
      </w:r>
    </w:p>
    <w:p w14:paraId="10BEF58E" w14:textId="77777777" w:rsidR="00784A32" w:rsidRPr="0015688A" w:rsidRDefault="00784A32" w:rsidP="00784A32">
      <w:pPr>
        <w:pStyle w:val="B1"/>
      </w:pPr>
      <w:r w:rsidRPr="0015688A">
        <w:t>2)</w:t>
      </w:r>
      <w:r w:rsidRPr="0015688A">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08DF09C7" w14:textId="77777777" w:rsidR="00784A32" w:rsidRPr="0015688A" w:rsidRDefault="00784A32" w:rsidP="00784A32">
      <w:r w:rsidRPr="0015688A">
        <w:t>On receiving a SIP 4xx response, a SIP 5xx response or a SIP 6xx response to the SIP INVITE request:</w:t>
      </w:r>
    </w:p>
    <w:p w14:paraId="6F86CBD1" w14:textId="77777777" w:rsidR="00784A32" w:rsidRPr="0015688A" w:rsidRDefault="00784A32" w:rsidP="00784A32">
      <w:pPr>
        <w:pStyle w:val="B1"/>
      </w:pPr>
      <w:r w:rsidRPr="0015688A">
        <w:t>1)</w:t>
      </w:r>
      <w:r w:rsidRPr="0015688A">
        <w:tab/>
        <w:t>if the MCVideo emergency group call state is set to "MVEGC 2: emergency-call-requested" or "MVEGC 3: emergency-call-granted"; or</w:t>
      </w:r>
    </w:p>
    <w:p w14:paraId="2145F76E" w14:textId="77777777" w:rsidR="00784A32" w:rsidRPr="0015688A" w:rsidRDefault="00784A32" w:rsidP="00784A32">
      <w:pPr>
        <w:pStyle w:val="B1"/>
      </w:pPr>
      <w:r w:rsidRPr="0015688A">
        <w:t>2)</w:t>
      </w:r>
      <w:r w:rsidRPr="0015688A">
        <w:tab/>
        <w:t>if the MCVideo imminent peril group call state is set to "MVIGC 2: imminent-peril-call-requested" or "MVIGC 3: imminent-peril-call-granted";</w:t>
      </w:r>
    </w:p>
    <w:p w14:paraId="1431FD06" w14:textId="77777777" w:rsidR="00784A32" w:rsidRPr="0015688A" w:rsidRDefault="00784A32" w:rsidP="00784A32">
      <w:pPr>
        <w:pStyle w:val="B1"/>
        <w:ind w:left="0" w:firstLine="0"/>
      </w:pPr>
      <w:r w:rsidRPr="0015688A">
        <w:t>the MCVideo client shall perform the actions specified in subclause 6.2.8.1.5.</w:t>
      </w:r>
    </w:p>
    <w:p w14:paraId="5CC47C49" w14:textId="77777777" w:rsidR="00784A32" w:rsidRPr="0015688A" w:rsidRDefault="00784A32" w:rsidP="00784A32">
      <w:r w:rsidRPr="0015688A">
        <w:t>On receiving a SIP INFO request where the Request-URI contains an MCVideo session ID identifying an ongoing group session, the MCVideo client shall follow the actions specified in subclause 6.2.8.1.13.</w:t>
      </w:r>
    </w:p>
    <w:p w14:paraId="78E0E3B1" w14:textId="3D1A8CB6" w:rsidR="00784A32" w:rsidRPr="0015688A" w:rsidDel="00B93002" w:rsidRDefault="00784A32" w:rsidP="00784A32">
      <w:pPr>
        <w:rPr>
          <w:del w:id="68" w:author="Kahn, Jason D. (Fed)" w:date="2021-08-24T16:41:00Z"/>
        </w:rPr>
      </w:pPr>
      <w:del w:id="69" w:author="Kahn, Jason D. (Fed)" w:date="2021-08-24T16:41:00Z">
        <w:r w:rsidRPr="0015688A" w:rsidDel="00B93002">
          <w:delText>[TS 24.281, clause 9.2.2.2.1.2]</w:delText>
        </w:r>
      </w:del>
    </w:p>
    <w:p w14:paraId="668C0212" w14:textId="72A72DCA" w:rsidR="00784A32" w:rsidRPr="0015688A" w:rsidDel="00B93002" w:rsidRDefault="00784A32" w:rsidP="00784A32">
      <w:pPr>
        <w:rPr>
          <w:del w:id="70" w:author="Kahn, Jason D. (Fed)" w:date="2021-08-24T16:41:00Z"/>
        </w:rPr>
      </w:pPr>
      <w:del w:id="71" w:author="Kahn, Jason D. (Fed)" w:date="2021-08-24T16:41:00Z">
        <w:r w:rsidRPr="0015688A" w:rsidDel="00B93002">
          <w:delText>This subclause covers both on-demand session and pre-established sessions.</w:delText>
        </w:r>
      </w:del>
    </w:p>
    <w:p w14:paraId="243867A6" w14:textId="2D0B785D" w:rsidR="00784A32" w:rsidRPr="0015688A" w:rsidDel="00B93002" w:rsidRDefault="00784A32" w:rsidP="00784A32">
      <w:pPr>
        <w:rPr>
          <w:del w:id="72" w:author="Kahn, Jason D. (Fed)" w:date="2021-08-24T16:41:00Z"/>
        </w:rPr>
      </w:pPr>
      <w:del w:id="73" w:author="Kahn, Jason D. (Fed)" w:date="2021-08-24T16:41:00Z">
        <w:r w:rsidRPr="0015688A" w:rsidDel="00B93002">
          <w:delText>Upon receipt of a SIP re-INVITE request the MCVideo client:</w:delText>
        </w:r>
      </w:del>
    </w:p>
    <w:p w14:paraId="22ED0F7E" w14:textId="1732A065" w:rsidR="00784A32" w:rsidRPr="0015688A" w:rsidDel="00B93002" w:rsidRDefault="00784A32" w:rsidP="00784A32">
      <w:pPr>
        <w:pStyle w:val="B1"/>
        <w:rPr>
          <w:del w:id="74" w:author="Kahn, Jason D. (Fed)" w:date="2021-08-24T16:41:00Z"/>
        </w:rPr>
      </w:pPr>
      <w:del w:id="75" w:author="Kahn, Jason D. (Fed)" w:date="2021-08-24T16:41:00Z">
        <w:r w:rsidRPr="0015688A" w:rsidDel="00B93002">
          <w:delText>1)</w:delText>
        </w:r>
        <w:r w:rsidRPr="0015688A" w:rsidDel="00B93002">
          <w:tab/>
          <w:delText>if the SIP re-INVITE request contains an application/vnd.3gpp.mcvideo-info+xml MIME body with the &lt;mcvideoinfo&gt; element containing the &lt;mcvideo-Params&gt; element with the &lt;emergency-ind&gt; element set to a value of "true":</w:delText>
        </w:r>
      </w:del>
    </w:p>
    <w:p w14:paraId="7B78137C" w14:textId="410AD71B" w:rsidR="00784A32" w:rsidRPr="0015688A" w:rsidDel="00B93002" w:rsidRDefault="00784A32" w:rsidP="00784A32">
      <w:pPr>
        <w:pStyle w:val="B2"/>
        <w:rPr>
          <w:del w:id="76" w:author="Kahn, Jason D. (Fed)" w:date="2021-08-24T16:41:00Z"/>
        </w:rPr>
      </w:pPr>
      <w:del w:id="77" w:author="Kahn, Jason D. (Fed)" w:date="2021-08-24T16:41:00Z">
        <w:r w:rsidRPr="0015688A" w:rsidDel="00B93002">
          <w:delText>a)</w:delText>
        </w:r>
        <w:r w:rsidRPr="0015688A" w:rsidDel="00B93002">
          <w:tab/>
          <w:delText>should display to the MCVideo user the MCVideo ID of the originator of the MCVideo emergency group call and an indication that this is an MCVideo emergency group call;</w:delText>
        </w:r>
      </w:del>
    </w:p>
    <w:p w14:paraId="48907D86" w14:textId="4F0F2D2A" w:rsidR="00784A32" w:rsidRPr="0015688A" w:rsidDel="00B93002" w:rsidRDefault="00784A32" w:rsidP="00784A32">
      <w:pPr>
        <w:pStyle w:val="B2"/>
        <w:rPr>
          <w:del w:id="78" w:author="Kahn, Jason D. (Fed)" w:date="2021-08-24T16:41:00Z"/>
        </w:rPr>
      </w:pPr>
      <w:del w:id="79" w:author="Kahn, Jason D. (Fed)" w:date="2021-08-24T16:41:00Z">
        <w:r w:rsidRPr="0015688A" w:rsidDel="00B93002">
          <w:lastRenderedPageBreak/>
          <w:delText>b)</w:delText>
        </w:r>
        <w:r w:rsidRPr="0015688A" w:rsidDel="00B93002">
          <w:tab/>
          <w:delText>if the &lt;mcvideoinfo&gt; element containing the &lt;mcvideo-Params&gt; element contains an &lt;alert-ind&gt; element set to "true", should display to the MCVideo user an indication of the MCVideo emergency alert and associated information;</w:delText>
        </w:r>
      </w:del>
    </w:p>
    <w:p w14:paraId="6A2C52B9" w14:textId="235B6E9C" w:rsidR="00784A32" w:rsidRPr="0015688A" w:rsidDel="00B93002" w:rsidRDefault="00784A32" w:rsidP="00784A32">
      <w:pPr>
        <w:pStyle w:val="B2"/>
        <w:rPr>
          <w:del w:id="80" w:author="Kahn, Jason D. (Fed)" w:date="2021-08-24T16:41:00Z"/>
        </w:rPr>
      </w:pPr>
      <w:del w:id="81" w:author="Kahn, Jason D. (Fed)" w:date="2021-08-24T16:41:00Z">
        <w:r w:rsidRPr="0015688A" w:rsidDel="00B93002">
          <w:delText>c)</w:delText>
        </w:r>
        <w:r w:rsidRPr="0015688A" w:rsidDel="00B93002">
          <w:tab/>
          <w:delText xml:space="preserve">shall set the MCVideo emergency group state to "MVEG 2: in-progress"; </w:delText>
        </w:r>
      </w:del>
    </w:p>
    <w:p w14:paraId="416E6344" w14:textId="4C878541" w:rsidR="00784A32" w:rsidRPr="0015688A" w:rsidDel="00B93002" w:rsidRDefault="00784A32" w:rsidP="00784A32">
      <w:pPr>
        <w:pStyle w:val="B2"/>
        <w:rPr>
          <w:del w:id="82" w:author="Kahn, Jason D. (Fed)" w:date="2021-08-24T16:41:00Z"/>
        </w:rPr>
      </w:pPr>
      <w:del w:id="83" w:author="Kahn, Jason D. (Fed)" w:date="2021-08-24T16:41:00Z">
        <w:r w:rsidRPr="0015688A" w:rsidDel="00B93002">
          <w:delText>d)</w:delText>
        </w:r>
        <w:r w:rsidRPr="0015688A" w:rsidDel="00B93002">
          <w:tab/>
          <w:delText>shall set the MCVideo imminent peril group state to "MVIG 1: no-imminent-peril"; and</w:delText>
        </w:r>
      </w:del>
    </w:p>
    <w:p w14:paraId="42E2FC4C" w14:textId="2CD3CA9D" w:rsidR="00784A32" w:rsidRPr="0015688A" w:rsidDel="00B93002" w:rsidRDefault="00784A32" w:rsidP="00784A32">
      <w:pPr>
        <w:pStyle w:val="B2"/>
        <w:rPr>
          <w:del w:id="84" w:author="Kahn, Jason D. (Fed)" w:date="2021-08-24T16:41:00Z"/>
        </w:rPr>
      </w:pPr>
      <w:del w:id="85" w:author="Kahn, Jason D. (Fed)" w:date="2021-08-24T16:41:00Z">
        <w:r w:rsidRPr="0015688A" w:rsidDel="00B93002">
          <w:delText>e)</w:delText>
        </w:r>
        <w:r w:rsidRPr="0015688A" w:rsidDel="00B93002">
          <w:tab/>
          <w:delText>shall set the MCVideo imminent peril group call state to "MIGC 1: imminent-peril-gc-capable";</w:delText>
        </w:r>
      </w:del>
    </w:p>
    <w:p w14:paraId="18F5CC39" w14:textId="38C41AF4" w:rsidR="00784A32" w:rsidRPr="0015688A" w:rsidDel="00B93002" w:rsidRDefault="00784A32" w:rsidP="00784A32">
      <w:pPr>
        <w:pStyle w:val="B1"/>
        <w:rPr>
          <w:del w:id="86" w:author="Kahn, Jason D. (Fed)" w:date="2021-08-24T16:41:00Z"/>
        </w:rPr>
      </w:pPr>
      <w:del w:id="87" w:author="Kahn, Jason D. (Fed)" w:date="2021-08-24T16:41:00Z">
        <w:r w:rsidRPr="0015688A" w:rsidDel="00B93002">
          <w:delText>2)</w:delText>
        </w:r>
        <w:r w:rsidRPr="0015688A" w:rsidDel="00B93002">
          <w:tab/>
          <w:delText>if the SIP re-INVITE request contains an application/vnd.3gpp.mcvideo-info+xml MIME body with the &lt;mcvideoinfo&gt; element containing the &lt;mcvideo-Params&gt; element with the &lt;imminentperil-ind&gt; element set to a value of "true":</w:delText>
        </w:r>
      </w:del>
    </w:p>
    <w:p w14:paraId="28A86DAA" w14:textId="5F14F08B" w:rsidR="00784A32" w:rsidRPr="0015688A" w:rsidDel="00B93002" w:rsidRDefault="00784A32" w:rsidP="00784A32">
      <w:pPr>
        <w:pStyle w:val="B2"/>
        <w:rPr>
          <w:del w:id="88" w:author="Kahn, Jason D. (Fed)" w:date="2021-08-24T16:41:00Z"/>
        </w:rPr>
      </w:pPr>
      <w:del w:id="89" w:author="Kahn, Jason D. (Fed)" w:date="2021-08-24T16:41:00Z">
        <w:r w:rsidRPr="0015688A" w:rsidDel="00B93002">
          <w:delText>a)</w:delText>
        </w:r>
        <w:r w:rsidRPr="0015688A" w:rsidDel="00B93002">
          <w:tab/>
          <w:delText>should display to the MCVideo user the MCVideo ID of the originator of the MCVideo imminent peril group call and an indication that this is an MCVideo imminent peril group call; and</w:delText>
        </w:r>
      </w:del>
    </w:p>
    <w:p w14:paraId="6083ED1F" w14:textId="27454751" w:rsidR="00784A32" w:rsidRPr="0015688A" w:rsidDel="00B93002" w:rsidRDefault="00784A32" w:rsidP="00784A32">
      <w:pPr>
        <w:pStyle w:val="B2"/>
        <w:rPr>
          <w:del w:id="90" w:author="Kahn, Jason D. (Fed)" w:date="2021-08-24T16:41:00Z"/>
        </w:rPr>
      </w:pPr>
      <w:del w:id="91" w:author="Kahn, Jason D. (Fed)" w:date="2021-08-24T16:41:00Z">
        <w:r w:rsidRPr="0015688A" w:rsidDel="00B93002">
          <w:delText>b)</w:delText>
        </w:r>
        <w:r w:rsidRPr="0015688A" w:rsidDel="00B93002">
          <w:tab/>
          <w:delText>shall set the MCVideo imminent peril group state to "MVIG 2: in-progress";</w:delText>
        </w:r>
      </w:del>
    </w:p>
    <w:p w14:paraId="402C9A59" w14:textId="5F733A4A" w:rsidR="00784A32" w:rsidRPr="0015688A" w:rsidDel="00B93002" w:rsidRDefault="00784A32" w:rsidP="00784A32">
      <w:pPr>
        <w:pStyle w:val="B1"/>
        <w:rPr>
          <w:del w:id="92" w:author="Kahn, Jason D. (Fed)" w:date="2021-08-24T16:41:00Z"/>
        </w:rPr>
      </w:pPr>
      <w:del w:id="93" w:author="Kahn, Jason D. (Fed)" w:date="2021-08-24T16:41:00Z">
        <w:r w:rsidRPr="0015688A" w:rsidDel="00B93002">
          <w:delText>3)</w:delText>
        </w:r>
        <w:r w:rsidRPr="0015688A" w:rsidDel="00B93002">
          <w:tab/>
          <w:delText>if the SIP re-INVITE request contains an application/vnd.3gpp.mcvideo-info+xml MIME body with the &lt;mcvideoinfo&gt; element containing the &lt;mcvideo-Params&gt; element with the &lt;emergency-ind&gt; element set to a value of "false":</w:delText>
        </w:r>
      </w:del>
    </w:p>
    <w:p w14:paraId="0A2A2B3E" w14:textId="4D9978C7" w:rsidR="00784A32" w:rsidRPr="0015688A" w:rsidDel="00B93002" w:rsidRDefault="00784A32" w:rsidP="00784A32">
      <w:pPr>
        <w:pStyle w:val="B2"/>
        <w:rPr>
          <w:del w:id="94" w:author="Kahn, Jason D. (Fed)" w:date="2021-08-24T16:41:00Z"/>
        </w:rPr>
      </w:pPr>
      <w:del w:id="95" w:author="Kahn, Jason D. (Fed)" w:date="2021-08-24T16:41:00Z">
        <w:r w:rsidRPr="0015688A" w:rsidDel="00B93002">
          <w:delText>a)</w:delText>
        </w:r>
        <w:r w:rsidRPr="0015688A" w:rsidDel="00B93002">
          <w:tab/>
          <w:delText>should display to the MCVideo user the MCVideo ID of the MCVideo user cancelling the MCVideo emergency group call;</w:delText>
        </w:r>
      </w:del>
    </w:p>
    <w:p w14:paraId="0EC99403" w14:textId="21A3755F" w:rsidR="00784A32" w:rsidRPr="0015688A" w:rsidDel="00B93002" w:rsidRDefault="00784A32" w:rsidP="00784A32">
      <w:pPr>
        <w:pStyle w:val="B2"/>
        <w:rPr>
          <w:del w:id="96" w:author="Kahn, Jason D. (Fed)" w:date="2021-08-24T16:41:00Z"/>
        </w:rPr>
      </w:pPr>
      <w:del w:id="97" w:author="Kahn, Jason D. (Fed)" w:date="2021-08-24T16:41:00Z">
        <w:r w:rsidRPr="0015688A" w:rsidDel="00B93002">
          <w:delText>b)</w:delText>
        </w:r>
        <w:r w:rsidRPr="0015688A" w:rsidDel="00B93002">
          <w:tab/>
          <w:delText>if the &lt;mcvideoinfo&gt; element containing the &lt;mcvideo-Params&gt; element contains an &lt;alert-ind&gt; element set to "false":</w:delText>
        </w:r>
      </w:del>
    </w:p>
    <w:p w14:paraId="663FEA30" w14:textId="59F8D45C" w:rsidR="00784A32" w:rsidRPr="0015688A" w:rsidDel="00B93002" w:rsidRDefault="00784A32" w:rsidP="00784A32">
      <w:pPr>
        <w:pStyle w:val="B3"/>
        <w:rPr>
          <w:del w:id="98" w:author="Kahn, Jason D. (Fed)" w:date="2021-08-24T16:41:00Z"/>
        </w:rPr>
      </w:pPr>
      <w:del w:id="99" w:author="Kahn, Jason D. (Fed)" w:date="2021-08-24T16:41:00Z">
        <w:r w:rsidRPr="0015688A" w:rsidDel="00B93002">
          <w:delText>i)</w:delText>
        </w:r>
        <w:r w:rsidRPr="0015688A" w:rsidDel="00B93002">
          <w:tab/>
          <w:delText>should display to the MCVideo user an indication of the MCVideo emergency alert cancellation and the MCVideo ID of the MCVideo user cancelling the MCVideo emergency alert; and</w:delText>
        </w:r>
      </w:del>
    </w:p>
    <w:p w14:paraId="3D082EFF" w14:textId="3C17F46E" w:rsidR="00784A32" w:rsidRPr="0015688A" w:rsidDel="00B93002" w:rsidRDefault="00784A32" w:rsidP="00784A32">
      <w:pPr>
        <w:pStyle w:val="B3"/>
        <w:rPr>
          <w:del w:id="100" w:author="Kahn, Jason D. (Fed)" w:date="2021-08-24T16:41:00Z"/>
        </w:rPr>
      </w:pPr>
      <w:del w:id="101" w:author="Kahn, Jason D. (Fed)" w:date="2021-08-24T16:41:00Z">
        <w:r w:rsidRPr="0015688A" w:rsidDel="00B93002">
          <w:delText>ii)</w:delText>
        </w:r>
        <w:r w:rsidRPr="0015688A" w:rsidDel="00B93002">
          <w:tab/>
          <w:delText>if the SIP re-INVITE request contains an application/vnd.3gpp.mcvideo-info+xml MIME body including an &lt;originated-by&gt; element:</w:delText>
        </w:r>
      </w:del>
    </w:p>
    <w:p w14:paraId="7DFFB444" w14:textId="314237B1" w:rsidR="00784A32" w:rsidRPr="0015688A" w:rsidDel="00B93002" w:rsidRDefault="00784A32" w:rsidP="00784A32">
      <w:pPr>
        <w:pStyle w:val="B4"/>
        <w:rPr>
          <w:del w:id="102" w:author="Kahn, Jason D. (Fed)" w:date="2021-08-24T16:41:00Z"/>
        </w:rPr>
      </w:pPr>
      <w:del w:id="103" w:author="Kahn, Jason D. (Fed)" w:date="2021-08-24T16:41:00Z">
        <w:r w:rsidRPr="0015688A" w:rsidDel="00B93002">
          <w:delText>A)</w:delText>
        </w:r>
        <w:r w:rsidRPr="0015688A" w:rsidDel="00B93002">
          <w:tab/>
          <w:delText>should display to the MCVideo user the MCVideo ID contained in the &lt;originated-by&gt; element of the MCVideo user that originated the MCVideo emergency alert; and</w:delText>
        </w:r>
      </w:del>
    </w:p>
    <w:p w14:paraId="55B3876B" w14:textId="195151E8" w:rsidR="00784A32" w:rsidRPr="0015688A" w:rsidDel="00B93002" w:rsidRDefault="00784A32" w:rsidP="00784A32">
      <w:pPr>
        <w:pStyle w:val="B4"/>
        <w:rPr>
          <w:del w:id="104" w:author="Kahn, Jason D. (Fed)" w:date="2021-08-24T16:41:00Z"/>
        </w:rPr>
      </w:pPr>
      <w:del w:id="105" w:author="Kahn, Jason D. (Fed)" w:date="2021-08-24T16:41:00Z">
        <w:r w:rsidRPr="0015688A" w:rsidDel="00B93002">
          <w:delText>B)</w:delText>
        </w:r>
        <w:r w:rsidRPr="0015688A" w:rsidDel="00B93002">
          <w:tab/>
          <w:delText>if the MCVideo ID contained in the &lt;originated-by&gt; element is the MCVideo ID of the receiving MCVideo user, shall set the MCVideo emergency alert state to "MVEA 1: no-alert";</w:delText>
        </w:r>
      </w:del>
    </w:p>
    <w:p w14:paraId="635EF14E" w14:textId="02AD36FB" w:rsidR="00784A32" w:rsidRPr="0015688A" w:rsidDel="00B93002" w:rsidRDefault="00784A32" w:rsidP="00784A32">
      <w:pPr>
        <w:pStyle w:val="B2"/>
        <w:rPr>
          <w:del w:id="106" w:author="Kahn, Jason D. (Fed)" w:date="2021-08-24T16:41:00Z"/>
        </w:rPr>
      </w:pPr>
      <w:del w:id="107" w:author="Kahn, Jason D. (Fed)" w:date="2021-08-24T16:41:00Z">
        <w:r w:rsidRPr="0015688A" w:rsidDel="00B93002">
          <w:delText>c)</w:delText>
        </w:r>
        <w:r w:rsidRPr="0015688A" w:rsidDel="00B93002">
          <w:tab/>
          <w:delText>shall set the MCVideo emergency group state to "MVEG 1: no-emergency"; and</w:delText>
        </w:r>
      </w:del>
    </w:p>
    <w:p w14:paraId="4C5C2A95" w14:textId="3CA9D16C" w:rsidR="00784A32" w:rsidRPr="0015688A" w:rsidDel="00B93002" w:rsidRDefault="00784A32" w:rsidP="00784A32">
      <w:pPr>
        <w:pStyle w:val="B2"/>
        <w:rPr>
          <w:del w:id="108" w:author="Kahn, Jason D. (Fed)" w:date="2021-08-24T16:41:00Z"/>
        </w:rPr>
      </w:pPr>
      <w:del w:id="109" w:author="Kahn, Jason D. (Fed)" w:date="2021-08-24T16:41:00Z">
        <w:r w:rsidRPr="0015688A" w:rsidDel="00B93002">
          <w:delText>d)</w:delText>
        </w:r>
        <w:r w:rsidRPr="0015688A" w:rsidDel="00B93002">
          <w:tab/>
          <w:delText>if the MCVideo emergency group call state of the group is set to "MVEGC 3: emergency-call-granted", shall set the MCVideo emergency group call state of the group to "MVEGC 1: emergency-gc-capable";</w:delText>
        </w:r>
      </w:del>
    </w:p>
    <w:p w14:paraId="06DA6987" w14:textId="311416A3" w:rsidR="00784A32" w:rsidRPr="0015688A" w:rsidDel="00B93002" w:rsidRDefault="00784A32" w:rsidP="00784A32">
      <w:pPr>
        <w:pStyle w:val="B1"/>
        <w:rPr>
          <w:del w:id="110" w:author="Kahn, Jason D. (Fed)" w:date="2021-08-24T16:41:00Z"/>
        </w:rPr>
      </w:pPr>
      <w:del w:id="111" w:author="Kahn, Jason D. (Fed)" w:date="2021-08-24T16:41:00Z">
        <w:r w:rsidRPr="0015688A" w:rsidDel="00B93002">
          <w:delText>4)</w:delText>
        </w:r>
        <w:r w:rsidRPr="0015688A" w:rsidDel="00B93002">
          <w:tab/>
          <w:delText>if the SIP re-INVITE request contains an application/vnd.3gpp.mcvideo-info+xml MIME body with the &lt;mcvideoinfo&gt; element containing the &lt;mcvideo-Params&gt; element with the &lt;imminentperil-ind&gt; element set to a value of "false":</w:delText>
        </w:r>
      </w:del>
    </w:p>
    <w:p w14:paraId="040F19E4" w14:textId="742BC331" w:rsidR="00784A32" w:rsidRPr="0015688A" w:rsidDel="00B93002" w:rsidRDefault="00784A32" w:rsidP="00784A32">
      <w:pPr>
        <w:pStyle w:val="B2"/>
        <w:rPr>
          <w:del w:id="112" w:author="Kahn, Jason D. (Fed)" w:date="2021-08-24T16:41:00Z"/>
        </w:rPr>
      </w:pPr>
      <w:del w:id="113" w:author="Kahn, Jason D. (Fed)" w:date="2021-08-24T16:41:00Z">
        <w:r w:rsidRPr="0015688A" w:rsidDel="00B93002">
          <w:delText>a)</w:delText>
        </w:r>
        <w:r w:rsidRPr="0015688A" w:rsidDel="00B93002">
          <w:tab/>
          <w:delText xml:space="preserve">should display to the MCVideo user the MCVideo ID of the MCVideo user cancelling the MCVideo imminent peril group call and an indication that this is an MCVideo imminent peril group call; </w:delText>
        </w:r>
      </w:del>
    </w:p>
    <w:p w14:paraId="5260FBFF" w14:textId="79892309" w:rsidR="00784A32" w:rsidRPr="0015688A" w:rsidDel="00B93002" w:rsidRDefault="00784A32" w:rsidP="00784A32">
      <w:pPr>
        <w:pStyle w:val="B2"/>
        <w:rPr>
          <w:del w:id="114" w:author="Kahn, Jason D. (Fed)" w:date="2021-08-24T16:41:00Z"/>
        </w:rPr>
      </w:pPr>
      <w:del w:id="115" w:author="Kahn, Jason D. (Fed)" w:date="2021-08-24T16:41:00Z">
        <w:r w:rsidRPr="0015688A" w:rsidDel="00B93002">
          <w:delText>b)</w:delText>
        </w:r>
        <w:r w:rsidRPr="0015688A" w:rsidDel="00B93002">
          <w:tab/>
          <w:delText>shall set the MCVideo imminent peril group state to "MVIG 1: no-imminent-peril"; and</w:delText>
        </w:r>
      </w:del>
    </w:p>
    <w:p w14:paraId="6DB03A01" w14:textId="622F2E8E" w:rsidR="00784A32" w:rsidRPr="0015688A" w:rsidDel="00B93002" w:rsidRDefault="00784A32" w:rsidP="00784A32">
      <w:pPr>
        <w:pStyle w:val="B2"/>
        <w:rPr>
          <w:del w:id="116" w:author="Kahn, Jason D. (Fed)" w:date="2021-08-24T16:41:00Z"/>
        </w:rPr>
      </w:pPr>
      <w:del w:id="117" w:author="Kahn, Jason D. (Fed)" w:date="2021-08-24T16:41:00Z">
        <w:r w:rsidRPr="0015688A" w:rsidDel="00B93002">
          <w:delText>c)</w:delText>
        </w:r>
        <w:r w:rsidRPr="0015688A" w:rsidDel="00B93002">
          <w:tab/>
          <w:delText>shall set the MCVideo imminent peril group call state to "MIGC 1: imminent-peril-gc-capable";</w:delText>
        </w:r>
      </w:del>
    </w:p>
    <w:p w14:paraId="1CAE266F" w14:textId="7583E217" w:rsidR="00784A32" w:rsidRPr="0015688A" w:rsidDel="00B93002" w:rsidRDefault="00784A32" w:rsidP="00784A32">
      <w:pPr>
        <w:pStyle w:val="B1"/>
        <w:rPr>
          <w:del w:id="118" w:author="Kahn, Jason D. (Fed)" w:date="2021-08-24T16:41:00Z"/>
        </w:rPr>
      </w:pPr>
      <w:del w:id="119" w:author="Kahn, Jason D. (Fed)" w:date="2021-08-24T16:41:00Z">
        <w:r w:rsidRPr="0015688A" w:rsidDel="00B93002">
          <w:delText>5)</w:delText>
        </w:r>
        <w:r w:rsidRPr="0015688A" w:rsidDel="00B93002">
          <w:tab/>
          <w:delText>may check if a Resource-Priority header field is included in the incoming SIP re-INVITE request and may perform further actions outside the scope of this specification to act upon an included Resource-Priority header field as specified in 3GPP TS 24.229 [</w:delText>
        </w:r>
        <w:r w:rsidRPr="0015688A" w:rsidDel="00B93002">
          <w:rPr>
            <w:lang w:eastAsia="zh-CN"/>
          </w:rPr>
          <w:delText>11</w:delText>
        </w:r>
        <w:r w:rsidRPr="0015688A" w:rsidDel="00B93002">
          <w:delText>];</w:delText>
        </w:r>
      </w:del>
    </w:p>
    <w:p w14:paraId="600543B8" w14:textId="67C7EE99" w:rsidR="00784A32" w:rsidRPr="0015688A" w:rsidDel="00B93002" w:rsidRDefault="00784A32" w:rsidP="00784A32">
      <w:pPr>
        <w:pStyle w:val="B1"/>
        <w:rPr>
          <w:del w:id="120" w:author="Kahn, Jason D. (Fed)" w:date="2021-08-24T16:41:00Z"/>
        </w:rPr>
      </w:pPr>
      <w:del w:id="121" w:author="Kahn, Jason D. (Fed)" w:date="2021-08-24T16:41:00Z">
        <w:r w:rsidRPr="0015688A" w:rsidDel="00B93002">
          <w:delText>6)</w:delText>
        </w:r>
        <w:r w:rsidRPr="0015688A" w:rsidDel="00B93002">
          <w:tab/>
          <w:delText>shall accept the SIP re-INVITE request and generate a SIP 200 (OK) response according to rules and procedures of 3GPP TS 24.229 [</w:delText>
        </w:r>
        <w:r w:rsidRPr="0015688A" w:rsidDel="00B93002">
          <w:rPr>
            <w:lang w:eastAsia="zh-CN"/>
          </w:rPr>
          <w:delText>11</w:delText>
        </w:r>
        <w:r w:rsidRPr="0015688A" w:rsidDel="00B93002">
          <w:delText>];</w:delText>
        </w:r>
      </w:del>
    </w:p>
    <w:p w14:paraId="4503CA0D" w14:textId="0A53C48A" w:rsidR="00784A32" w:rsidRPr="0015688A" w:rsidDel="00B93002" w:rsidRDefault="00784A32" w:rsidP="00784A32">
      <w:pPr>
        <w:pStyle w:val="B1"/>
        <w:rPr>
          <w:del w:id="122" w:author="Kahn, Jason D. (Fed)" w:date="2021-08-24T16:41:00Z"/>
        </w:rPr>
      </w:pPr>
      <w:del w:id="123" w:author="Kahn, Jason D. (Fed)" w:date="2021-08-24T16:41:00Z">
        <w:r w:rsidRPr="0015688A" w:rsidDel="00B93002">
          <w:delText>7)</w:delText>
        </w:r>
        <w:r w:rsidRPr="0015688A" w:rsidDel="00B93002">
          <w:tab/>
          <w:delText>shall include the g.3gpp.mcvideo media feature tag in the Contact header field of the SIP 200 (OK) response;</w:delText>
        </w:r>
      </w:del>
    </w:p>
    <w:p w14:paraId="3D6B3741" w14:textId="23C43C50" w:rsidR="00784A32" w:rsidRPr="0015688A" w:rsidDel="00B93002" w:rsidRDefault="00784A32" w:rsidP="00784A32">
      <w:pPr>
        <w:pStyle w:val="B1"/>
        <w:rPr>
          <w:del w:id="124" w:author="Kahn, Jason D. (Fed)" w:date="2021-08-24T16:41:00Z"/>
        </w:rPr>
      </w:pPr>
      <w:del w:id="125" w:author="Kahn, Jason D. (Fed)" w:date="2021-08-24T16:41:00Z">
        <w:r w:rsidRPr="0015688A" w:rsidDel="00B93002">
          <w:lastRenderedPageBreak/>
          <w:delText>8)</w:delText>
        </w:r>
        <w:r w:rsidRPr="0015688A" w:rsidDel="00B93002">
          <w:tab/>
          <w:delText xml:space="preserve">shall include the </w:delText>
        </w:r>
        <w:r w:rsidRPr="0015688A" w:rsidDel="00B93002">
          <w:rPr>
            <w:lang w:eastAsia="zh-CN"/>
          </w:rPr>
          <w:delText>g.3gpp.icsi-ref</w:delText>
        </w:r>
        <w:r w:rsidRPr="0015688A" w:rsidDel="00B93002">
          <w:delText xml:space="preserve"> media feature tag containing the value of "urn:urn-7:3gpp-service.ims.icsi.mcvideo" in the Contact header field of the SIP 200 (OK) response;</w:delText>
        </w:r>
      </w:del>
    </w:p>
    <w:p w14:paraId="55338CFB" w14:textId="5AD5334F" w:rsidR="00784A32" w:rsidRPr="0015688A" w:rsidDel="00B93002" w:rsidRDefault="00784A32" w:rsidP="00784A32">
      <w:pPr>
        <w:pStyle w:val="B1"/>
        <w:rPr>
          <w:del w:id="126" w:author="Kahn, Jason D. (Fed)" w:date="2021-08-24T16:41:00Z"/>
        </w:rPr>
      </w:pPr>
      <w:del w:id="127" w:author="Kahn, Jason D. (Fed)" w:date="2021-08-24T16:41:00Z">
        <w:r w:rsidRPr="0015688A" w:rsidDel="00B93002">
          <w:delText>9)</w:delText>
        </w:r>
        <w:r w:rsidRPr="0015688A" w:rsidDel="00B93002">
          <w:tab/>
          <w:delText>if the SIP re-INVITE request was received within an on-demand session, shall include an SDP answer in the SIP 200 (OK) response to the SDP offer in the incoming SIP re-INVITE request according to 3GPP TS 24.229 [</w:delText>
        </w:r>
        <w:r w:rsidRPr="0015688A" w:rsidDel="00B93002">
          <w:rPr>
            <w:lang w:eastAsia="zh-CN"/>
          </w:rPr>
          <w:delText>11</w:delText>
        </w:r>
        <w:r w:rsidRPr="0015688A" w:rsidDel="00B93002">
          <w:delText>] with the clarifications given in subclause </w:delText>
        </w:r>
        <w:r w:rsidRPr="0015688A" w:rsidDel="00B93002">
          <w:rPr>
            <w:lang w:eastAsia="zh-CN"/>
          </w:rPr>
          <w:delText>6.2.2</w:delText>
        </w:r>
        <w:r w:rsidRPr="0015688A" w:rsidDel="00B93002">
          <w:delText>; and</w:delText>
        </w:r>
      </w:del>
    </w:p>
    <w:p w14:paraId="35B46741" w14:textId="0BF09A0B" w:rsidR="00784A32" w:rsidRPr="0015688A" w:rsidDel="00B93002" w:rsidRDefault="00784A32" w:rsidP="00784A32">
      <w:pPr>
        <w:pStyle w:val="B1"/>
        <w:rPr>
          <w:del w:id="128" w:author="Kahn, Jason D. (Fed)" w:date="2021-08-24T16:41:00Z"/>
        </w:rPr>
      </w:pPr>
      <w:del w:id="129" w:author="Kahn, Jason D. (Fed)" w:date="2021-08-24T16:41:00Z">
        <w:r w:rsidRPr="0015688A" w:rsidDel="00B93002">
          <w:delText>10)</w:delText>
        </w:r>
        <w:r w:rsidRPr="0015688A" w:rsidDel="00B93002">
          <w:tab/>
          <w:delText>shall send the SIP 200 (OK) response towards the MCVideo server according to rules and procedures of 3GPP TS 24.229 [</w:delText>
        </w:r>
        <w:r w:rsidRPr="0015688A" w:rsidDel="00B93002">
          <w:rPr>
            <w:lang w:eastAsia="zh-CN"/>
          </w:rPr>
          <w:delText>11</w:delText>
        </w:r>
        <w:r w:rsidRPr="0015688A" w:rsidDel="00B93002">
          <w:delText>].</w:delText>
        </w:r>
      </w:del>
    </w:p>
    <w:p w14:paraId="64E9FBEE" w14:textId="77777777" w:rsidR="00784A32" w:rsidRPr="0015688A" w:rsidRDefault="00784A32" w:rsidP="00784A32">
      <w:r w:rsidRPr="0015688A">
        <w:t>[TS 24.281, clause 9.2.2.2.1.3]</w:t>
      </w:r>
    </w:p>
    <w:p w14:paraId="7F72D90F" w14:textId="77777777" w:rsidR="00784A32" w:rsidRPr="0015688A" w:rsidRDefault="00784A32" w:rsidP="00784A32">
      <w:r w:rsidRPr="0015688A">
        <w:t>This subclause covers both on-demand session.</w:t>
      </w:r>
    </w:p>
    <w:p w14:paraId="73FE2176" w14:textId="77777777" w:rsidR="00784A32" w:rsidRPr="0015688A" w:rsidRDefault="00784A32" w:rsidP="00784A32">
      <w:r w:rsidRPr="0015688A">
        <w:t>Upon receiving a request from an MCVideo user to cancel the in-progress emergency condition on a chat MCVideo group, the MCVideo client shall generate a SIP re-INVITE request as specified in 3GPP TS 24.229 [</w:t>
      </w:r>
      <w:r w:rsidRPr="0015688A">
        <w:rPr>
          <w:lang w:eastAsia="zh-CN"/>
        </w:rPr>
        <w:t>11</w:t>
      </w:r>
      <w:r w:rsidRPr="0015688A">
        <w:t>], with the clarifications given below.</w:t>
      </w:r>
    </w:p>
    <w:p w14:paraId="7756A65F" w14:textId="77777777" w:rsidR="00784A32" w:rsidRPr="0015688A" w:rsidRDefault="00784A32" w:rsidP="00784A32">
      <w:r w:rsidRPr="0015688A">
        <w:t>The MCVideo client:</w:t>
      </w:r>
    </w:p>
    <w:p w14:paraId="52398A1D" w14:textId="77777777" w:rsidR="00784A32" w:rsidRPr="0015688A" w:rsidRDefault="00784A32" w:rsidP="00784A32">
      <w:pPr>
        <w:pStyle w:val="B1"/>
      </w:pPr>
      <w:r w:rsidRPr="0015688A">
        <w:t>1)</w:t>
      </w:r>
      <w:r w:rsidRPr="0015688A">
        <w:tab/>
        <w:t>if the MCVideo user is not authorised to cancel the in-progress emergency group state of the MCVideo group as determined by the procedures of subclause 6.2.8.1.7, the MCVideo client:</w:t>
      </w:r>
    </w:p>
    <w:p w14:paraId="04746144" w14:textId="77777777" w:rsidR="00784A32" w:rsidRPr="0015688A" w:rsidRDefault="00784A32" w:rsidP="00784A32">
      <w:pPr>
        <w:pStyle w:val="B2"/>
      </w:pPr>
      <w:r w:rsidRPr="0015688A">
        <w:t>a)</w:t>
      </w:r>
      <w:r w:rsidRPr="0015688A">
        <w:tab/>
        <w:t>should indicate to the MCVideo user that they are not authorised to cancel the in-progress emergency group state of the MCVideo group; and</w:t>
      </w:r>
    </w:p>
    <w:p w14:paraId="7FC4224D" w14:textId="77777777" w:rsidR="00784A32" w:rsidRPr="0015688A" w:rsidRDefault="00784A32" w:rsidP="00784A32">
      <w:pPr>
        <w:pStyle w:val="B2"/>
      </w:pPr>
      <w:r w:rsidRPr="0015688A">
        <w:t>b)</w:t>
      </w:r>
      <w:r w:rsidRPr="0015688A">
        <w:tab/>
        <w:t>shall skip the remaining steps of the current subclause;</w:t>
      </w:r>
    </w:p>
    <w:p w14:paraId="2264D172" w14:textId="77777777" w:rsidR="00784A32" w:rsidRPr="0015688A" w:rsidRDefault="00784A32" w:rsidP="00784A32">
      <w:pPr>
        <w:pStyle w:val="B1"/>
      </w:pPr>
      <w:r w:rsidRPr="0015688A">
        <w:t>2)</w:t>
      </w:r>
      <w:r w:rsidRPr="0015688A">
        <w:tab/>
        <w:t>shall, if the MCVideo user is cancelling an in-progress emergency condition and optionally an MCVideo emergency alert originated by the MCVideo user, include an application/vnd.3gpp.mcvideo-info+xml MIME body populated as specified in subclause 6.2.8.1.3;</w:t>
      </w:r>
    </w:p>
    <w:p w14:paraId="10C3C46E" w14:textId="77777777" w:rsidR="00784A32" w:rsidRPr="0015688A" w:rsidRDefault="00784A32" w:rsidP="00784A32">
      <w:pPr>
        <w:pStyle w:val="B1"/>
      </w:pPr>
      <w:r w:rsidRPr="0015688A">
        <w:t>3)</w:t>
      </w:r>
      <w:r w:rsidRPr="0015688A">
        <w:tab/>
        <w:t>shall, if the MCVideo user is cancelling an in-progress emergency condition and optionally an MCVideo emergency alert originated by another MCVideo user, include an application/vnd.3gpp.mcvideo-info+xml MIME body populated as specified in subclause 6.2.8.1.14;</w:t>
      </w:r>
    </w:p>
    <w:p w14:paraId="41536469" w14:textId="77777777" w:rsidR="00784A32" w:rsidRPr="0015688A" w:rsidRDefault="00784A32" w:rsidP="00784A32">
      <w:pPr>
        <w:pStyle w:val="B1"/>
      </w:pPr>
      <w:r w:rsidRPr="0015688A">
        <w:t>4)</w:t>
      </w:r>
      <w:r w:rsidRPr="0015688A">
        <w:tab/>
        <w:t>shall, if the SIP re-INVITE request is to be sent within an on-demand session, include in the SIP re-INVITE request an SDP offer according to 3GPP TS 24.229 [51] with the clarifications specified in subclause </w:t>
      </w:r>
      <w:r w:rsidRPr="0015688A">
        <w:rPr>
          <w:lang w:eastAsia="zh-CN"/>
        </w:rPr>
        <w:t>6.2.1</w:t>
      </w:r>
      <w:r w:rsidRPr="0015688A">
        <w:t>;</w:t>
      </w:r>
    </w:p>
    <w:p w14:paraId="373FEFAE" w14:textId="77777777" w:rsidR="00784A32" w:rsidRPr="0015688A" w:rsidRDefault="00784A32" w:rsidP="00784A32">
      <w:pPr>
        <w:pStyle w:val="B1"/>
      </w:pPr>
      <w:r w:rsidRPr="0015688A">
        <w:t>5)</w:t>
      </w:r>
      <w:r w:rsidRPr="0015688A">
        <w:tab/>
        <w:t>shall include a Resource-Priority header field and comply with the procedures in subclause 6.2.8.1.2; and</w:t>
      </w:r>
    </w:p>
    <w:p w14:paraId="2ADAB064" w14:textId="77777777" w:rsidR="00784A32" w:rsidRPr="0015688A" w:rsidRDefault="00784A32" w:rsidP="00784A32">
      <w:pPr>
        <w:pStyle w:val="B1"/>
      </w:pPr>
      <w:r w:rsidRPr="0015688A">
        <w:t>6)</w:t>
      </w:r>
      <w:r w:rsidRPr="0015688A">
        <w:tab/>
        <w:t>shall send the SIP re-INVITE request according to 3GPP TS 24.229 [</w:t>
      </w:r>
      <w:r w:rsidRPr="0015688A">
        <w:rPr>
          <w:lang w:eastAsia="zh-CN"/>
        </w:rPr>
        <w:t>11</w:t>
      </w:r>
      <w:r w:rsidRPr="0015688A">
        <w:t>].</w:t>
      </w:r>
    </w:p>
    <w:p w14:paraId="22ADBF6D" w14:textId="77777777" w:rsidR="00784A32" w:rsidRPr="0015688A" w:rsidRDefault="00784A32" w:rsidP="00784A32">
      <w:r w:rsidRPr="0015688A">
        <w:t>On receiving a SIP 2xx response to the SIP re-INVITE request, the MCVideo client:</w:t>
      </w:r>
    </w:p>
    <w:p w14:paraId="7E957CEE" w14:textId="77777777" w:rsidR="00784A32" w:rsidRPr="0015688A" w:rsidRDefault="00784A32" w:rsidP="00784A32">
      <w:pPr>
        <w:pStyle w:val="B1"/>
      </w:pPr>
      <w:r w:rsidRPr="0015688A">
        <w:t>1)</w:t>
      </w:r>
      <w:r w:rsidRPr="0015688A">
        <w:tab/>
        <w:t>shall set the MCVideo emergency group state of the group to "MVEG 1: no-emergency";</w:t>
      </w:r>
    </w:p>
    <w:p w14:paraId="47E6A97A" w14:textId="77777777" w:rsidR="00784A32" w:rsidRPr="0015688A" w:rsidRDefault="00784A32" w:rsidP="00784A32">
      <w:pPr>
        <w:pStyle w:val="B1"/>
      </w:pPr>
      <w:r w:rsidRPr="0015688A">
        <w:t>2)</w:t>
      </w:r>
      <w:r w:rsidRPr="0015688A">
        <w:tab/>
        <w:t>shall set the MCVideo emergency group call state of the group to "MVEGC 1: emergency-gc-capable"; and</w:t>
      </w:r>
    </w:p>
    <w:p w14:paraId="77008043" w14:textId="77777777" w:rsidR="00784A32" w:rsidRPr="0015688A" w:rsidRDefault="00784A32" w:rsidP="00784A32">
      <w:pPr>
        <w:pStyle w:val="B1"/>
      </w:pPr>
      <w:r w:rsidRPr="0015688A">
        <w:t>3)</w:t>
      </w:r>
      <w:r w:rsidRPr="0015688A">
        <w:tab/>
        <w:t xml:space="preserve">if the MCVideo emergency alert state is set to "MVEA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w:t>
      </w:r>
      <w:r w:rsidRPr="0015688A">
        <w:rPr>
          <w:lang w:eastAsia="zh-CN"/>
        </w:rPr>
        <w:t>4.4</w:t>
      </w:r>
      <w:r w:rsidRPr="0015688A">
        <w:t xml:space="preserve"> with the warning text containing the mcvideo-warn-code set to "149", shall set the MCVideo emergency alert state to "MVEA 1: no-alert".</w:t>
      </w:r>
    </w:p>
    <w:p w14:paraId="69458D76" w14:textId="77777777" w:rsidR="00784A32" w:rsidRPr="0015688A" w:rsidRDefault="00784A32" w:rsidP="00784A32">
      <w:r w:rsidRPr="0015688A">
        <w:t>On receiving a SIP 4xx response, SIP 5xx response or SIP 6xx response to the SIP re-INVITE request:</w:t>
      </w:r>
    </w:p>
    <w:p w14:paraId="2C50E347" w14:textId="77777777" w:rsidR="00784A32" w:rsidRPr="0015688A" w:rsidRDefault="00784A32" w:rsidP="00784A32">
      <w:pPr>
        <w:pStyle w:val="B1"/>
      </w:pPr>
      <w:r w:rsidRPr="0015688A">
        <w:t>1)</w:t>
      </w:r>
      <w:r w:rsidRPr="0015688A">
        <w:tab/>
        <w:t>shall set the MCVideo emergency group state as "MVEG 2: in-progress";</w:t>
      </w:r>
    </w:p>
    <w:p w14:paraId="362BD47D" w14:textId="77777777" w:rsidR="00784A32" w:rsidRPr="0015688A" w:rsidRDefault="00784A32" w:rsidP="00784A32">
      <w:pPr>
        <w:pStyle w:val="B1"/>
      </w:pPr>
      <w:r w:rsidRPr="0015688A">
        <w:t>2)</w:t>
      </w:r>
      <w:r w:rsidRPr="0015688A">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"MVEA 3: emergency-alert-initiated"; and</w:t>
      </w:r>
    </w:p>
    <w:p w14:paraId="4A839401" w14:textId="77777777" w:rsidR="00784A32" w:rsidRPr="0015688A" w:rsidRDefault="00784A32" w:rsidP="00784A32">
      <w:pPr>
        <w:pStyle w:val="B1"/>
      </w:pPr>
      <w:r w:rsidRPr="0015688A">
        <w:lastRenderedPageBreak/>
        <w:t>3)</w:t>
      </w:r>
      <w:r w:rsidRPr="0015688A">
        <w:tab/>
        <w:t>if the SIP 4xx response, SIP 5xx response or SIP 6xx response did not contain an application/vnd.3gpp.mcvideo-info+xml MIME body with an &lt;alert-ind&gt; element and did not contain an &lt;originated-by&gt; element, the MCVideo emergency alert (MVEA) state shall revert to its value prior to entering the current procedure.</w:t>
      </w:r>
    </w:p>
    <w:p w14:paraId="34D1C6FA" w14:textId="77777777" w:rsidR="00784A32" w:rsidRPr="0015688A" w:rsidRDefault="00784A32" w:rsidP="00784A32">
      <w:pPr>
        <w:pStyle w:val="NO"/>
        <w:rPr>
          <w:rFonts w:eastAsia="Malgun Gothic"/>
        </w:rPr>
      </w:pPr>
      <w:r w:rsidRPr="0015688A">
        <w:rPr>
          <w:rFonts w:eastAsia="Malgun Gothic"/>
        </w:rPr>
        <w:t>NOTE 3:</w:t>
      </w:r>
      <w:r w:rsidRPr="0015688A">
        <w:rPr>
          <w:rFonts w:eastAsia="Malgun Gothic"/>
        </w:rPr>
        <w:tab/>
        <w:t>If the in-progress emergency group state cancel request is rejected, the state of the session does not change, i.e. continues with MCVideo emergency group call level priority.</w:t>
      </w:r>
    </w:p>
    <w:p w14:paraId="6ECB2BC6" w14:textId="77777777" w:rsidR="00784A32" w:rsidRPr="0015688A" w:rsidRDefault="00784A32" w:rsidP="00784A32">
      <w:r w:rsidRPr="0015688A">
        <w:t>On receiving a SIP INFO request where the Request-URI contains an MCVideo session ID identifying an ongoing group session, the MCVideo client shall follow the actions specified in subclause 6.2.8.1.13.</w:t>
      </w:r>
    </w:p>
    <w:p w14:paraId="035B4BA9" w14:textId="77777777" w:rsidR="00784A32" w:rsidRPr="0015688A" w:rsidRDefault="00784A32" w:rsidP="00784A32">
      <w:r w:rsidRPr="0015688A">
        <w:t>[TS 24.281, clause 9.2.2.2.1.4]</w:t>
      </w:r>
    </w:p>
    <w:p w14:paraId="60724844" w14:textId="77777777" w:rsidR="00784A32" w:rsidRPr="0015688A" w:rsidRDefault="00784A32" w:rsidP="00784A32">
      <w:r w:rsidRPr="0015688A">
        <w:t>This subclause covers both on-demand sessions.</w:t>
      </w:r>
    </w:p>
    <w:p w14:paraId="1B4B498C" w14:textId="77777777" w:rsidR="00784A32" w:rsidRPr="0015688A" w:rsidRDefault="00784A32" w:rsidP="00784A32">
      <w:r w:rsidRPr="0015688A">
        <w:t>Upon receiving a request from an MCVideo user to upgrade the MCVideo group session to an emergency condition or an imminent peril condition on a chat MCVideo group, the MCVideo client shall generate a SIP re-INVITE request as specified in 3GPP TS 24.229 [</w:t>
      </w:r>
      <w:r w:rsidRPr="0015688A">
        <w:rPr>
          <w:lang w:eastAsia="zh-CN"/>
        </w:rPr>
        <w:t>11</w:t>
      </w:r>
      <w:r w:rsidRPr="0015688A">
        <w:t>], with the clarifications given below.</w:t>
      </w:r>
    </w:p>
    <w:p w14:paraId="32514877" w14:textId="77777777" w:rsidR="00784A32" w:rsidRPr="0015688A" w:rsidRDefault="00784A32" w:rsidP="00784A32">
      <w:pPr>
        <w:pStyle w:val="B1"/>
      </w:pPr>
      <w:r w:rsidRPr="0015688A">
        <w:t>1)</w:t>
      </w:r>
      <w:r w:rsidRPr="0015688A">
        <w:tab/>
        <w:t>if the MCVideo user is requesting to upgrade the MCVideo group session to an in-progress emergency group state and is not authorised to do so as determined by the procedures of subclause 6.2.8.1.8, the MCVideo client:</w:t>
      </w:r>
    </w:p>
    <w:p w14:paraId="7355D771" w14:textId="77777777" w:rsidR="00784A32" w:rsidRPr="0015688A" w:rsidRDefault="00784A32" w:rsidP="00784A32">
      <w:pPr>
        <w:pStyle w:val="B2"/>
      </w:pPr>
      <w:r w:rsidRPr="0015688A">
        <w:t>a)</w:t>
      </w:r>
      <w:r w:rsidRPr="0015688A">
        <w:tab/>
        <w:t>should indicate to the MCVideo user that they are not authorised to upgrade the MCVideo group session to an in-progress emergency group state; and</w:t>
      </w:r>
    </w:p>
    <w:p w14:paraId="3F36FE91" w14:textId="77777777" w:rsidR="00784A32" w:rsidRPr="0015688A" w:rsidRDefault="00784A32" w:rsidP="00784A32">
      <w:pPr>
        <w:pStyle w:val="B2"/>
      </w:pPr>
      <w:r w:rsidRPr="0015688A">
        <w:t>b)</w:t>
      </w:r>
      <w:r w:rsidRPr="0015688A">
        <w:tab/>
        <w:t>shall skip the remaining steps of the current subclause;</w:t>
      </w:r>
    </w:p>
    <w:p w14:paraId="3BD0C589" w14:textId="77777777" w:rsidR="00784A32" w:rsidRPr="0015688A" w:rsidRDefault="00784A32" w:rsidP="00784A32">
      <w:pPr>
        <w:pStyle w:val="B1"/>
      </w:pPr>
      <w:r w:rsidRPr="0015688A">
        <w:t>2)</w:t>
      </w:r>
      <w:r w:rsidRPr="0015688A">
        <w:tab/>
        <w:t>if the MCVideo user is requesting to upgrade the MCVideo group session to an in-progress imminent peril state and is not authorised to do so as determined by the procedures of subclause 6.2.8.1.8, the MCVideo client:</w:t>
      </w:r>
    </w:p>
    <w:p w14:paraId="5336EFD6" w14:textId="77777777" w:rsidR="00784A32" w:rsidRPr="0015688A" w:rsidRDefault="00784A32" w:rsidP="00784A32">
      <w:pPr>
        <w:pStyle w:val="B2"/>
      </w:pPr>
      <w:r w:rsidRPr="0015688A">
        <w:t>a)</w:t>
      </w:r>
      <w:r w:rsidRPr="0015688A">
        <w:tab/>
        <w:t>should indicate to the MCVideo user that they are not authorised to upgrade the MCVideo group session to an in-progress imminent peril group state; and</w:t>
      </w:r>
    </w:p>
    <w:p w14:paraId="7D9BC120" w14:textId="77777777" w:rsidR="00784A32" w:rsidRPr="0015688A" w:rsidRDefault="00784A32" w:rsidP="00784A32">
      <w:pPr>
        <w:pStyle w:val="B2"/>
      </w:pPr>
      <w:r w:rsidRPr="0015688A">
        <w:t>b)</w:t>
      </w:r>
      <w:r w:rsidRPr="0015688A">
        <w:tab/>
        <w:t>shall skip the remaining steps of the current subclause;</w:t>
      </w:r>
    </w:p>
    <w:p w14:paraId="5B4CE767" w14:textId="77777777" w:rsidR="00784A32" w:rsidRPr="0015688A" w:rsidRDefault="00784A32" w:rsidP="00784A32">
      <w:pPr>
        <w:pStyle w:val="B1"/>
      </w:pPr>
      <w:r w:rsidRPr="0015688A">
        <w:t>3)</w:t>
      </w:r>
      <w:r w:rsidRPr="0015688A">
        <w:tab/>
        <w:t>if the MCVideo user has requested to upgrade the MCVideo group session to an MCVideo emergency call, the MCVideo client:</w:t>
      </w:r>
    </w:p>
    <w:p w14:paraId="30564125" w14:textId="77777777" w:rsidR="00784A32" w:rsidRPr="0015688A" w:rsidRDefault="00784A32" w:rsidP="00784A32">
      <w:pPr>
        <w:pStyle w:val="B2"/>
      </w:pPr>
      <w:r w:rsidRPr="0015688A">
        <w:t>a)</w:t>
      </w:r>
      <w:r w:rsidRPr="0015688A">
        <w:tab/>
        <w:t>shall include an application/vnd.3gpp.mcvideo-info+xml MIME body populated as specified in subclause 6.2.8.1.1;</w:t>
      </w:r>
    </w:p>
    <w:p w14:paraId="780E0367" w14:textId="77777777" w:rsidR="00784A32" w:rsidRPr="0015688A" w:rsidRDefault="00784A32" w:rsidP="00784A32">
      <w:pPr>
        <w:pStyle w:val="B2"/>
      </w:pPr>
      <w:r w:rsidRPr="0015688A">
        <w:t>b)</w:t>
      </w:r>
      <w:r w:rsidRPr="0015688A">
        <w:tab/>
        <w:t>if an indication of an MCVideo emergency alert is to be included, shall perform the procedures specified in subclause 6.2.9.1 for the MCVideo emergency alert trigger; and</w:t>
      </w:r>
    </w:p>
    <w:p w14:paraId="4CA573E3" w14:textId="77777777" w:rsidR="00784A32" w:rsidRPr="0015688A" w:rsidRDefault="00784A32" w:rsidP="00784A32">
      <w:pPr>
        <w:pStyle w:val="B2"/>
      </w:pPr>
      <w:r w:rsidRPr="0015688A">
        <w:t>c)</w:t>
      </w:r>
      <w:r w:rsidRPr="0015688A">
        <w:tab/>
        <w:t>shall include a Resource-Priority header field and comply with the procedures in subclause 6.2.8.1.2.</w:t>
      </w:r>
    </w:p>
    <w:p w14:paraId="025BB3D8" w14:textId="77777777" w:rsidR="00784A32" w:rsidRPr="0015688A" w:rsidRDefault="00784A32" w:rsidP="00784A32">
      <w:pPr>
        <w:pStyle w:val="B1"/>
      </w:pPr>
      <w:r w:rsidRPr="0015688A">
        <w:t>4)</w:t>
      </w:r>
      <w:r w:rsidRPr="0015688A">
        <w:tab/>
        <w:t>if the MCVideo user has requested to upgrade the MCVideo group session to an MCVideo imminent peril call, the MCVideo client:</w:t>
      </w:r>
    </w:p>
    <w:p w14:paraId="130F19EC" w14:textId="77777777" w:rsidR="00784A32" w:rsidRPr="0015688A" w:rsidRDefault="00784A32" w:rsidP="00784A32">
      <w:pPr>
        <w:pStyle w:val="B2"/>
      </w:pPr>
      <w:r w:rsidRPr="0015688A">
        <w:t>a)</w:t>
      </w:r>
      <w:r w:rsidRPr="0015688A">
        <w:tab/>
        <w:t>shall include an application/vnd.3gpp.mcvideo-info+xml MIME body populated as specified in subclause 6.2.8.1.9; and</w:t>
      </w:r>
    </w:p>
    <w:p w14:paraId="45622BE8" w14:textId="77777777" w:rsidR="00784A32" w:rsidRPr="0015688A" w:rsidRDefault="00784A32" w:rsidP="00784A32">
      <w:pPr>
        <w:pStyle w:val="B2"/>
      </w:pPr>
      <w:r w:rsidRPr="0015688A">
        <w:t>b)</w:t>
      </w:r>
      <w:r w:rsidRPr="0015688A">
        <w:tab/>
        <w:t>shall include a Resource-Priority header field and comply with the procedures in subclause 6.2.8.1.12;</w:t>
      </w:r>
    </w:p>
    <w:p w14:paraId="623B4476" w14:textId="77777777" w:rsidR="00784A32" w:rsidRPr="0015688A" w:rsidRDefault="00784A32" w:rsidP="00784A32">
      <w:pPr>
        <w:pStyle w:val="B1"/>
      </w:pPr>
      <w:r w:rsidRPr="0015688A">
        <w:t>5)</w:t>
      </w:r>
      <w:r w:rsidRPr="0015688A">
        <w:tab/>
        <w:t>if the SIP re-INVITE request is to be sent within an on-demand session, shall include in the SIP re-INVITE request an SDP offer according to 3GPP TS 24.229 [</w:t>
      </w:r>
      <w:r w:rsidRPr="0015688A">
        <w:rPr>
          <w:lang w:eastAsia="zh-CN"/>
        </w:rPr>
        <w:t>11</w:t>
      </w:r>
      <w:r w:rsidRPr="0015688A">
        <w:t>] with the clarifications specified in subclause </w:t>
      </w:r>
      <w:r w:rsidRPr="0015688A">
        <w:rPr>
          <w:lang w:eastAsia="zh-CN"/>
        </w:rPr>
        <w:t>6.2.1</w:t>
      </w:r>
      <w:r w:rsidRPr="0015688A">
        <w:t>;</w:t>
      </w:r>
    </w:p>
    <w:p w14:paraId="16BE5343" w14:textId="77777777" w:rsidR="00784A32" w:rsidRPr="0015688A" w:rsidRDefault="00784A32" w:rsidP="00784A32">
      <w:pPr>
        <w:pStyle w:val="B1"/>
      </w:pPr>
      <w:r w:rsidRPr="0015688A">
        <w:t>6)</w:t>
      </w:r>
      <w:r w:rsidRPr="0015688A">
        <w:tab/>
        <w:t>if an implicit transmission request is required, shall indicate this as specified in subclause 6.4;</w:t>
      </w:r>
    </w:p>
    <w:p w14:paraId="1E8CF680" w14:textId="77777777" w:rsidR="00784A32" w:rsidRPr="0015688A" w:rsidRDefault="00784A32" w:rsidP="00784A32">
      <w:pPr>
        <w:pStyle w:val="B1"/>
      </w:pPr>
      <w:r w:rsidRPr="0015688A">
        <w:t>7)</w:t>
      </w:r>
      <w:r w:rsidRPr="0015688A">
        <w:tab/>
        <w:t>shall include a Resource-Priority header field and comply with the procedures in subclause 6.2.8.1.2; and</w:t>
      </w:r>
    </w:p>
    <w:p w14:paraId="20D95914" w14:textId="77777777" w:rsidR="00784A32" w:rsidRPr="0015688A" w:rsidRDefault="00784A32" w:rsidP="00784A32">
      <w:pPr>
        <w:pStyle w:val="B1"/>
      </w:pPr>
      <w:r w:rsidRPr="0015688A">
        <w:t>8)</w:t>
      </w:r>
      <w:r w:rsidRPr="0015688A">
        <w:tab/>
        <w:t>shall send the SIP re-INVITE request according to 3GPP TS 24.229 [</w:t>
      </w:r>
      <w:r w:rsidRPr="0015688A">
        <w:rPr>
          <w:lang w:eastAsia="zh-CN"/>
        </w:rPr>
        <w:t>11</w:t>
      </w:r>
      <w:r w:rsidRPr="0015688A">
        <w:t>].</w:t>
      </w:r>
    </w:p>
    <w:p w14:paraId="4D3B202B" w14:textId="77777777" w:rsidR="00784A32" w:rsidRPr="0015688A" w:rsidRDefault="00784A32" w:rsidP="00784A32">
      <w:r w:rsidRPr="0015688A">
        <w:t>On receiving a SIP 2xx response to the SIP re-INVITE request the MCVideo client:</w:t>
      </w:r>
    </w:p>
    <w:p w14:paraId="704DEB88" w14:textId="77777777" w:rsidR="00784A32" w:rsidRPr="0015688A" w:rsidRDefault="00784A32" w:rsidP="00784A32">
      <w:pPr>
        <w:pStyle w:val="B1"/>
      </w:pPr>
      <w:r w:rsidRPr="0015688A">
        <w:t>1)</w:t>
      </w:r>
      <w:r w:rsidRPr="0015688A">
        <w:tab/>
        <w:t>shall interact with the user plane as specified in 3GPP TS 24.581 [</w:t>
      </w:r>
      <w:r w:rsidRPr="0015688A">
        <w:rPr>
          <w:lang w:eastAsia="zh-CN"/>
        </w:rPr>
        <w:t>5</w:t>
      </w:r>
      <w:r w:rsidRPr="0015688A">
        <w:t>]; and</w:t>
      </w:r>
    </w:p>
    <w:p w14:paraId="7851BF68" w14:textId="77777777" w:rsidR="00784A32" w:rsidRPr="0015688A" w:rsidRDefault="00784A32" w:rsidP="00784A32">
      <w:pPr>
        <w:pStyle w:val="B1"/>
      </w:pPr>
      <w:r w:rsidRPr="0015688A">
        <w:t>2)</w:t>
      </w:r>
      <w:r w:rsidRPr="0015688A">
        <w:tab/>
        <w:t>shall perform the actions specified in subclause 6.2.8.1.4.</w:t>
      </w:r>
    </w:p>
    <w:p w14:paraId="7328F47C" w14:textId="77777777" w:rsidR="00784A32" w:rsidRPr="0015688A" w:rsidRDefault="00784A32" w:rsidP="00784A32">
      <w:r w:rsidRPr="0015688A">
        <w:lastRenderedPageBreak/>
        <w:t>On receiving a SIP 4xx response, SIP 5xx response or SIP 6xx response to the SIP re-INVITE request the MCVideo client shall perform the actions specified in subclause 6.2.8.1.5.</w:t>
      </w:r>
    </w:p>
    <w:p w14:paraId="0538350F" w14:textId="77777777" w:rsidR="00784A32" w:rsidRPr="0015688A" w:rsidRDefault="00784A32" w:rsidP="00784A32">
      <w:r w:rsidRPr="0015688A">
        <w:t>On receiving a SIP INFO request where the Request-URI contains an MCVideo session ID identifying an ongoing group session, the MCVideo client shall follow the actions specified in subclause 6.2.8.1.13.</w:t>
      </w:r>
    </w:p>
    <w:p w14:paraId="5858253D" w14:textId="77777777" w:rsidR="00784A32" w:rsidRPr="0015688A" w:rsidRDefault="00784A32" w:rsidP="00784A32">
      <w:r w:rsidRPr="0015688A">
        <w:t>[TS 24.281, clause 9.2.2.2.1.5]</w:t>
      </w:r>
    </w:p>
    <w:p w14:paraId="4899761E" w14:textId="77777777" w:rsidR="00784A32" w:rsidRPr="0015688A" w:rsidRDefault="00784A32" w:rsidP="00784A32">
      <w:r w:rsidRPr="0015688A">
        <w:t>This subclause covers on-demand session.</w:t>
      </w:r>
    </w:p>
    <w:p w14:paraId="42553863" w14:textId="77777777" w:rsidR="00784A32" w:rsidRPr="0015688A" w:rsidRDefault="00784A32" w:rsidP="00784A32">
      <w:r w:rsidRPr="0015688A">
        <w:t>Upon receiving a request from an MCVideo user to cancel the in-progress imminent peril condition on a chat MCVideo group, the MCVideo client shall generate a SIP re-INVITE request by following the procedures specified in 3GPP TS 24.229 [</w:t>
      </w:r>
      <w:r w:rsidRPr="0015688A">
        <w:rPr>
          <w:lang w:eastAsia="zh-CN"/>
        </w:rPr>
        <w:t>11</w:t>
      </w:r>
      <w:r w:rsidRPr="0015688A">
        <w:t>], with the clarifications given below.</w:t>
      </w:r>
    </w:p>
    <w:p w14:paraId="5A60FF7C" w14:textId="77777777" w:rsidR="00784A32" w:rsidRPr="0015688A" w:rsidRDefault="00784A32" w:rsidP="00784A32">
      <w:r w:rsidRPr="0015688A">
        <w:t>The MCVideo client:</w:t>
      </w:r>
    </w:p>
    <w:p w14:paraId="563629DD" w14:textId="77777777" w:rsidR="00784A32" w:rsidRPr="0015688A" w:rsidRDefault="00784A32" w:rsidP="00784A32">
      <w:pPr>
        <w:pStyle w:val="B1"/>
      </w:pPr>
      <w:r w:rsidRPr="0015688A">
        <w:t>1)</w:t>
      </w:r>
      <w:r w:rsidRPr="0015688A">
        <w:tab/>
        <w:t>if the MCVideo user is not authorised to cancel the in-progress imminent peril group state of the MCVideo group as determined by the procedures of subclause 6.2.8.1.10, the MCVideo client:</w:t>
      </w:r>
    </w:p>
    <w:p w14:paraId="76F0D9C0" w14:textId="77777777" w:rsidR="00784A32" w:rsidRPr="0015688A" w:rsidRDefault="00784A32" w:rsidP="00784A32">
      <w:pPr>
        <w:pStyle w:val="B2"/>
      </w:pPr>
      <w:r w:rsidRPr="0015688A">
        <w:t>a)</w:t>
      </w:r>
      <w:r w:rsidRPr="0015688A">
        <w:tab/>
        <w:t>should indicate to the MCVideo user that they are not authorised to cancel the in-progress imminent peril group state of the MCVideo group; and</w:t>
      </w:r>
    </w:p>
    <w:p w14:paraId="10DE8C1F" w14:textId="77777777" w:rsidR="00784A32" w:rsidRPr="0015688A" w:rsidRDefault="00784A32" w:rsidP="00784A32">
      <w:pPr>
        <w:pStyle w:val="B2"/>
      </w:pPr>
      <w:r w:rsidRPr="0015688A">
        <w:t>b)</w:t>
      </w:r>
      <w:r w:rsidRPr="0015688A">
        <w:tab/>
        <w:t>shall skip the remaining steps of the current subclause;</w:t>
      </w:r>
    </w:p>
    <w:p w14:paraId="44B22DFE" w14:textId="77777777" w:rsidR="00784A32" w:rsidRPr="0015688A" w:rsidRDefault="00784A32" w:rsidP="00784A32">
      <w:pPr>
        <w:pStyle w:val="B1"/>
      </w:pPr>
      <w:r w:rsidRPr="0015688A">
        <w:t>2)</w:t>
      </w:r>
      <w:r w:rsidRPr="0015688A">
        <w:tab/>
        <w:t>shall include an application/vnd.3gpp.mcvideo-info+xml MIME body populated as specified in subclause 6.2.8.1.11;</w:t>
      </w:r>
    </w:p>
    <w:p w14:paraId="029B53FA" w14:textId="77777777" w:rsidR="00784A32" w:rsidRPr="0015688A" w:rsidRDefault="00784A32" w:rsidP="00784A32">
      <w:pPr>
        <w:pStyle w:val="B1"/>
      </w:pPr>
      <w:r w:rsidRPr="0015688A">
        <w:t>3)</w:t>
      </w:r>
      <w:r w:rsidRPr="0015688A">
        <w:tab/>
        <w:t>shall include a Resource-Priority header field and comply with the procedures in subclause 6.2.8.1.12;</w:t>
      </w:r>
    </w:p>
    <w:p w14:paraId="1BF1441C" w14:textId="77777777" w:rsidR="00784A32" w:rsidRPr="0015688A" w:rsidRDefault="00784A32" w:rsidP="00784A32">
      <w:pPr>
        <w:pStyle w:val="B1"/>
      </w:pPr>
      <w:r w:rsidRPr="0015688A">
        <w:t>4)</w:t>
      </w:r>
      <w:r w:rsidRPr="0015688A">
        <w:tab/>
        <w:t>shall include in the application/vnd.3gpp.mcvideo-info+xml MIME body with the &lt;mcvideoinfo&gt; element containing the &lt;mcvideo-Params&gt; element with:</w:t>
      </w:r>
    </w:p>
    <w:p w14:paraId="11CEB90C" w14:textId="77777777" w:rsidR="00784A32" w:rsidRPr="0015688A" w:rsidRDefault="00784A32" w:rsidP="00784A32">
      <w:pPr>
        <w:pStyle w:val="B2"/>
      </w:pPr>
      <w:r w:rsidRPr="0015688A">
        <w:t>a)</w:t>
      </w:r>
      <w:r w:rsidRPr="0015688A">
        <w:tab/>
        <w:t>the &lt;session-type&gt; element set to a value of "chat"; and</w:t>
      </w:r>
    </w:p>
    <w:p w14:paraId="429DC7CB" w14:textId="77777777" w:rsidR="00784A32" w:rsidRPr="0015688A" w:rsidRDefault="00784A32" w:rsidP="00784A32">
      <w:pPr>
        <w:pStyle w:val="B2"/>
      </w:pPr>
      <w:r w:rsidRPr="0015688A">
        <w:t>b)</w:t>
      </w:r>
      <w:r w:rsidRPr="0015688A">
        <w:tab/>
        <w:t>the &lt;mcvideo-request-uri&gt; element set to the group identity;</w:t>
      </w:r>
    </w:p>
    <w:p w14:paraId="3A0686B2" w14:textId="77777777" w:rsidR="00784A32" w:rsidRPr="0015688A" w:rsidRDefault="00784A32" w:rsidP="00784A32">
      <w:pPr>
        <w:pStyle w:val="NO"/>
      </w:pPr>
      <w:r w:rsidRPr="0015688A">
        <w:t>NOTE 1:</w:t>
      </w:r>
      <w:r w:rsidRPr="0015688A">
        <w:tab/>
        <w:t>The MCVideo ID of the originating MCVideo user is not included in the body, as this will be inserted into the body of the SIP re-INVITE request that is sent by the originating participating MCVideo function.</w:t>
      </w:r>
    </w:p>
    <w:p w14:paraId="276A2D3D" w14:textId="77777777" w:rsidR="00784A32" w:rsidRPr="0015688A" w:rsidRDefault="00784A32" w:rsidP="00784A32">
      <w:pPr>
        <w:pStyle w:val="B1"/>
      </w:pPr>
      <w:r w:rsidRPr="0015688A">
        <w:t>5)</w:t>
      </w:r>
      <w:r w:rsidRPr="0015688A">
        <w:tab/>
        <w:t>shall include the g.3gpp.mcvideo media feature tag in the Contact header field of the SIP re-INVITE request according to IETF RFC 3840 [</w:t>
      </w:r>
      <w:r w:rsidRPr="0015688A">
        <w:rPr>
          <w:lang w:eastAsia="zh-CN"/>
        </w:rPr>
        <w:t>22</w:t>
      </w:r>
      <w:r w:rsidRPr="0015688A">
        <w:t>];</w:t>
      </w:r>
    </w:p>
    <w:p w14:paraId="2F563715" w14:textId="77777777" w:rsidR="00784A32" w:rsidRPr="0015688A" w:rsidRDefault="00784A32" w:rsidP="00784A32">
      <w:pPr>
        <w:pStyle w:val="B1"/>
      </w:pPr>
      <w:r w:rsidRPr="0015688A">
        <w:t>6)</w:t>
      </w:r>
      <w:r w:rsidRPr="0015688A">
        <w:tab/>
        <w:t>if the SIP re-INVITE request is to be sent within an on-demand session, shall include in the SIP re-INVITE request an SDP offer according to 3GPP TS 24.229 [</w:t>
      </w:r>
      <w:r w:rsidRPr="0015688A">
        <w:rPr>
          <w:lang w:eastAsia="zh-CN"/>
        </w:rPr>
        <w:t>11</w:t>
      </w:r>
      <w:r w:rsidRPr="0015688A">
        <w:t>] with the clarifications specified in subclause </w:t>
      </w:r>
      <w:r w:rsidRPr="0015688A">
        <w:rPr>
          <w:lang w:eastAsia="zh-CN"/>
        </w:rPr>
        <w:t>6.2.1</w:t>
      </w:r>
      <w:r w:rsidRPr="0015688A">
        <w:t>;</w:t>
      </w:r>
    </w:p>
    <w:p w14:paraId="198BE3C4" w14:textId="77777777" w:rsidR="00784A32" w:rsidRPr="0015688A" w:rsidRDefault="00784A32" w:rsidP="00784A32">
      <w:pPr>
        <w:pStyle w:val="B1"/>
      </w:pPr>
      <w:r w:rsidRPr="0015688A">
        <w:t>7)</w:t>
      </w:r>
      <w:r w:rsidRPr="0015688A">
        <w:tab/>
        <w:t>shall send the SIP re-INVITE request according to 3GPP TS 24.229 [</w:t>
      </w:r>
      <w:r w:rsidRPr="0015688A">
        <w:rPr>
          <w:lang w:eastAsia="zh-CN"/>
        </w:rPr>
        <w:t>11</w:t>
      </w:r>
      <w:r w:rsidRPr="0015688A">
        <w:t>].</w:t>
      </w:r>
    </w:p>
    <w:p w14:paraId="26ADA674" w14:textId="77777777" w:rsidR="00784A32" w:rsidRPr="0015688A" w:rsidRDefault="00784A32" w:rsidP="00784A32">
      <w:r w:rsidRPr="0015688A">
        <w:t>On receiving a SIP 2xx response to the SIP re-INVITE request, the MCVideo client:</w:t>
      </w:r>
    </w:p>
    <w:p w14:paraId="6ED77838" w14:textId="77777777" w:rsidR="00784A32" w:rsidRPr="0015688A" w:rsidRDefault="00784A32" w:rsidP="00784A32">
      <w:pPr>
        <w:pStyle w:val="B1"/>
      </w:pPr>
      <w:r w:rsidRPr="0015688A">
        <w:t>1)</w:t>
      </w:r>
      <w:r w:rsidRPr="0015688A">
        <w:tab/>
        <w:t>shall interact with the user plane as specified in 3GPP TS 24.581 [</w:t>
      </w:r>
      <w:r w:rsidRPr="0015688A">
        <w:rPr>
          <w:lang w:eastAsia="zh-CN"/>
        </w:rPr>
        <w:t>5</w:t>
      </w:r>
      <w:r w:rsidRPr="0015688A">
        <w:t>];</w:t>
      </w:r>
    </w:p>
    <w:p w14:paraId="5B2BF281" w14:textId="77777777" w:rsidR="00784A32" w:rsidRPr="0015688A" w:rsidRDefault="00784A32" w:rsidP="00784A32">
      <w:pPr>
        <w:pStyle w:val="B1"/>
      </w:pPr>
      <w:r w:rsidRPr="0015688A">
        <w:t>2)</w:t>
      </w:r>
      <w:r w:rsidRPr="0015688A">
        <w:tab/>
        <w:t>shall set the MCVideo imminent peril group state of the group to "MVIG 1: no-imminent-peril"; and</w:t>
      </w:r>
    </w:p>
    <w:p w14:paraId="400329F0" w14:textId="77777777" w:rsidR="00784A32" w:rsidRPr="0015688A" w:rsidRDefault="00784A32" w:rsidP="00784A32">
      <w:pPr>
        <w:pStyle w:val="B1"/>
      </w:pPr>
      <w:r w:rsidRPr="0015688A">
        <w:t>3)</w:t>
      </w:r>
      <w:r w:rsidRPr="0015688A">
        <w:tab/>
        <w:t>shall set the MCVideo imminent peril group call state of the group to "MVIGC 1: imminent-peril-gc-capable".</w:t>
      </w:r>
    </w:p>
    <w:p w14:paraId="546CA551" w14:textId="77777777" w:rsidR="00784A32" w:rsidRPr="0015688A" w:rsidRDefault="00784A32" w:rsidP="00784A32">
      <w:r w:rsidRPr="0015688A">
        <w:t>On receiving a SIP 4xx response, SIP 5xx response or SIP 6xx response to the SIP re-INVITE request:</w:t>
      </w:r>
    </w:p>
    <w:p w14:paraId="670EF90D" w14:textId="77777777" w:rsidR="00784A32" w:rsidRPr="0015688A" w:rsidRDefault="00784A32" w:rsidP="00784A32">
      <w:pPr>
        <w:pStyle w:val="B1"/>
      </w:pPr>
      <w:r w:rsidRPr="0015688A">
        <w:t>1)</w:t>
      </w:r>
      <w:r w:rsidRPr="0015688A">
        <w:tab/>
        <w:t>if the SIP 4xx response, SIP 5xx response or SIP 6xx response:</w:t>
      </w:r>
    </w:p>
    <w:p w14:paraId="447565C1" w14:textId="77777777" w:rsidR="00784A32" w:rsidRPr="0015688A" w:rsidRDefault="00784A32" w:rsidP="00784A32">
      <w:pPr>
        <w:pStyle w:val="B2"/>
      </w:pPr>
      <w:r w:rsidRPr="0015688A">
        <w:t>a)</w:t>
      </w:r>
      <w:r w:rsidRPr="0015688A">
        <w:tab/>
        <w:t>contains an application/vnd.3gpp.mcvideo-info+xml MIME body with an &lt;imminentperil-ind&gt; element set to a value of "true"; or</w:t>
      </w:r>
    </w:p>
    <w:p w14:paraId="66CD6485" w14:textId="77777777" w:rsidR="00784A32" w:rsidRPr="0015688A" w:rsidRDefault="00784A32" w:rsidP="00784A32">
      <w:pPr>
        <w:pStyle w:val="B2"/>
      </w:pPr>
      <w:r w:rsidRPr="0015688A">
        <w:t>b)</w:t>
      </w:r>
      <w:r w:rsidRPr="0015688A">
        <w:tab/>
        <w:t>does not contain an application/vnd.3gpp.mcvideo-info+xml MIME body with an &lt;imminentperil-ind&gt; element;</w:t>
      </w:r>
    </w:p>
    <w:p w14:paraId="70962020" w14:textId="77777777" w:rsidR="00784A32" w:rsidRPr="0015688A" w:rsidRDefault="00784A32" w:rsidP="00784A32">
      <w:pPr>
        <w:pStyle w:val="B1"/>
      </w:pPr>
      <w:r w:rsidRPr="0015688A">
        <w:t>then the MCVideo client shall set the MCVideo imminent peril group state as "MIG 2: in-progress".</w:t>
      </w:r>
    </w:p>
    <w:p w14:paraId="4A5B5559" w14:textId="77777777" w:rsidR="00784A32" w:rsidRPr="0015688A" w:rsidRDefault="00784A32" w:rsidP="00784A32">
      <w:pPr>
        <w:pStyle w:val="NO"/>
      </w:pPr>
      <w:r w:rsidRPr="0015688A">
        <w:lastRenderedPageBreak/>
        <w:t>NOTE 2:</w:t>
      </w:r>
      <w:r w:rsidRPr="0015688A">
        <w:tab/>
        <w:t>This is the case where the MCVideo client requested the cancellation of the MCVideo imminent peril in-progress state and was rejected.</w:t>
      </w:r>
    </w:p>
    <w:p w14:paraId="2CE61C90" w14:textId="77777777" w:rsidR="00784A32" w:rsidRPr="0015688A" w:rsidRDefault="00784A32" w:rsidP="00784A32">
      <w:r w:rsidRPr="0015688A">
        <w:t>[TS 24.581, clause 6.2.1]</w:t>
      </w:r>
    </w:p>
    <w:p w14:paraId="12E28300" w14:textId="77777777" w:rsidR="00784A32" w:rsidRPr="0015688A" w:rsidRDefault="00784A32" w:rsidP="00784A32">
      <w:r w:rsidRPr="0015688A">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16C863CE" w14:textId="77777777" w:rsidR="00784A32" w:rsidRPr="0015688A" w:rsidRDefault="00784A32" w:rsidP="00784A32">
      <w:r w:rsidRPr="0015688A">
        <w:t>The SIP INVITE request sent by the application and signalling plane:</w:t>
      </w:r>
    </w:p>
    <w:p w14:paraId="20A99048" w14:textId="77777777" w:rsidR="00784A32" w:rsidRPr="0015688A" w:rsidRDefault="00784A32" w:rsidP="00784A32">
      <w:pPr>
        <w:pStyle w:val="B1"/>
      </w:pPr>
      <w:r w:rsidRPr="0015688A">
        <w:t>1.</w:t>
      </w:r>
      <w:r w:rsidRPr="0015688A">
        <w:tab/>
        <w:t>shall be regarded an implicit Transmission request when an implicit Transmission request is negotiated; and</w:t>
      </w:r>
    </w:p>
    <w:p w14:paraId="2410E7B6" w14:textId="5D64DC4F" w:rsidR="00784A32" w:rsidRPr="0015688A" w:rsidRDefault="00784A32" w:rsidP="00784A32">
      <w:pPr>
        <w:pStyle w:val="B1"/>
      </w:pPr>
      <w:r w:rsidRPr="0015688A">
        <w:t>2.</w:t>
      </w:r>
      <w:r w:rsidRPr="0015688A">
        <w:tab/>
        <w:t xml:space="preserve">shall not be regarded as an implicit Transmission request in case of a </w:t>
      </w:r>
      <w:r w:rsidR="00DD5C3D" w:rsidRPr="0015688A">
        <w:t>re-join</w:t>
      </w:r>
      <w:r w:rsidRPr="0015688A">
        <w:t xml:space="preserve"> to an already on-going group call.</w:t>
      </w:r>
    </w:p>
    <w:p w14:paraId="3795E485" w14:textId="77777777" w:rsidR="00784A32" w:rsidRPr="0015688A" w:rsidRDefault="00784A32" w:rsidP="00784A32">
      <w:pPr>
        <w:pStyle w:val="NO"/>
      </w:pPr>
      <w:r w:rsidRPr="0015688A">
        <w:t>NOTE:</w:t>
      </w:r>
      <w:r w:rsidRPr="0015688A">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0C6C8D06" w14:textId="77777777" w:rsidR="00784A32" w:rsidRPr="0015688A" w:rsidRDefault="00784A32" w:rsidP="00784A32">
      <w:r w:rsidRPr="0015688A">
        <w:t>[TS 24.581, clause 6.2.4.4.6]</w:t>
      </w:r>
    </w:p>
    <w:p w14:paraId="3B6AD654" w14:textId="77777777" w:rsidR="00784A32" w:rsidRPr="0015688A" w:rsidRDefault="00784A32" w:rsidP="00784A32">
      <w:r w:rsidRPr="0015688A">
        <w:t>Upon receiving a Transmission Granted message from the transmission control server, the transmission participant:</w:t>
      </w:r>
    </w:p>
    <w:p w14:paraId="0CAD225F" w14:textId="77777777" w:rsidR="00784A32" w:rsidRPr="0015688A" w:rsidRDefault="00784A32" w:rsidP="00784A32">
      <w:pPr>
        <w:pStyle w:val="B1"/>
      </w:pPr>
      <w:r w:rsidRPr="0015688A">
        <w:t>1.</w:t>
      </w:r>
      <w:r w:rsidRPr="0015688A">
        <w:tab/>
        <w:t>if the first bit in the subtype of the Transmission Granted message is set to '1' (Acknowledgment is required) as described in subclause 9.2.2.1, shall send a Transmission control Ack message. The Transmission control Ack message:</w:t>
      </w:r>
    </w:p>
    <w:p w14:paraId="690C3F6C" w14:textId="77777777" w:rsidR="00784A32" w:rsidRPr="0015688A" w:rsidRDefault="00784A32" w:rsidP="00784A32">
      <w:pPr>
        <w:pStyle w:val="B2"/>
      </w:pPr>
      <w:r w:rsidRPr="0015688A">
        <w:t>a.</w:t>
      </w:r>
      <w:r w:rsidRPr="0015688A">
        <w:tab/>
        <w:t>shall include the Message Type field set to '0' (Transmission Granted); and</w:t>
      </w:r>
    </w:p>
    <w:p w14:paraId="15E9F2D2" w14:textId="77777777" w:rsidR="00784A32" w:rsidRPr="0015688A" w:rsidRDefault="00784A32" w:rsidP="00784A32">
      <w:pPr>
        <w:pStyle w:val="B2"/>
      </w:pPr>
      <w:r w:rsidRPr="0015688A">
        <w:t>b.</w:t>
      </w:r>
      <w:r w:rsidRPr="0015688A">
        <w:tab/>
        <w:t>shall include the Source field set to '0' (the transmission participant is the source);</w:t>
      </w:r>
    </w:p>
    <w:p w14:paraId="4B151AEF" w14:textId="77777777" w:rsidR="00784A32" w:rsidRPr="0015688A" w:rsidRDefault="00784A32" w:rsidP="00784A32">
      <w:pPr>
        <w:pStyle w:val="B1"/>
      </w:pPr>
      <w:r w:rsidRPr="0015688A">
        <w:t>2.</w:t>
      </w:r>
      <w:r w:rsidRPr="0015688A">
        <w:tab/>
        <w:t>shall store the SSRC of granted transmission participant received in the Transmission Granted message and use it in the RTP media packets until the transmission is released;</w:t>
      </w:r>
    </w:p>
    <w:p w14:paraId="03B728F5" w14:textId="77777777" w:rsidR="00784A32" w:rsidRPr="0015688A" w:rsidRDefault="00784A32" w:rsidP="00784A32">
      <w:pPr>
        <w:pStyle w:val="B1"/>
      </w:pPr>
      <w:r w:rsidRPr="0015688A">
        <w:t>3.</w:t>
      </w:r>
      <w:r w:rsidRPr="0015688A">
        <w:tab/>
        <w:t>shall provide Transmission granted notification to the user, if not already done;</w:t>
      </w:r>
    </w:p>
    <w:p w14:paraId="24AAE239" w14:textId="77777777" w:rsidR="00784A32" w:rsidRPr="0015688A" w:rsidRDefault="00784A32" w:rsidP="00784A32">
      <w:pPr>
        <w:pStyle w:val="B1"/>
      </w:pPr>
      <w:r w:rsidRPr="0015688A">
        <w:t>4.</w:t>
      </w:r>
      <w:r w:rsidRPr="0015688A">
        <w:tab/>
        <w:t>shall stop timer T100 (Transmission Request); and</w:t>
      </w:r>
    </w:p>
    <w:p w14:paraId="4AB5666B" w14:textId="77777777" w:rsidR="00784A32" w:rsidRPr="0015688A" w:rsidRDefault="00784A32" w:rsidP="00784A32">
      <w:pPr>
        <w:pStyle w:val="B1"/>
      </w:pPr>
      <w:r w:rsidRPr="0015688A">
        <w:t>5.</w:t>
      </w:r>
      <w:r w:rsidRPr="0015688A">
        <w:tab/>
        <w:t>shall enter the 'U: has permission to transmit' state.</w:t>
      </w:r>
    </w:p>
    <w:p w14:paraId="2C26FC2D" w14:textId="77777777" w:rsidR="00784A32" w:rsidRPr="0015688A" w:rsidRDefault="00784A32" w:rsidP="00784A32">
      <w:r w:rsidRPr="0015688A">
        <w:t>[TS 24.581, clause 6.4.1]</w:t>
      </w:r>
    </w:p>
    <w:p w14:paraId="6EA51400" w14:textId="77777777" w:rsidR="00784A32" w:rsidRPr="0015688A" w:rsidRDefault="00784A32" w:rsidP="00784A32">
      <w:r w:rsidRPr="0015688A">
        <w:rPr>
          <w:lang w:eastAsia="x-none"/>
        </w:rPr>
        <w:t>Once an on-demand MCVideo session is established or a pre-established session is in use when the participating MCVideo function receives transmission control messages from the transmission participant in the MCVideo client or from the transmission control server in the controlling MCVideo function, the behaviour of the participating MCVideo function is described in the following subclauses.</w:t>
      </w:r>
    </w:p>
    <w:p w14:paraId="4DFD330B" w14:textId="77777777" w:rsidR="00784A32" w:rsidRPr="0015688A" w:rsidRDefault="00784A32" w:rsidP="00784A32">
      <w:r w:rsidRPr="0015688A">
        <w:t>[TS 24.581, clause 6.4.2]</w:t>
      </w:r>
    </w:p>
    <w:p w14:paraId="059C0E55" w14:textId="77777777" w:rsidR="00784A32" w:rsidRPr="0015688A" w:rsidRDefault="00784A32" w:rsidP="00784A32">
      <w:r w:rsidRPr="0015688A">
        <w:t>Upon receiving a transmission control message the participating MCVideo function:</w:t>
      </w:r>
    </w:p>
    <w:p w14:paraId="4EDE847B" w14:textId="77777777" w:rsidR="00784A32" w:rsidRPr="0015688A" w:rsidRDefault="00784A32" w:rsidP="00784A32">
      <w:pPr>
        <w:pStyle w:val="B1"/>
      </w:pPr>
      <w:r w:rsidRPr="0015688A">
        <w:t>1.</w:t>
      </w:r>
      <w:r w:rsidRPr="0015688A">
        <w:tab/>
        <w:t>shall immediately forward the transmission control message to the transmission control server if the message is received from the transmission participant;</w:t>
      </w:r>
    </w:p>
    <w:p w14:paraId="498D45F7" w14:textId="77777777" w:rsidR="00784A32" w:rsidRPr="0015688A" w:rsidRDefault="00784A32" w:rsidP="00784A32">
      <w:pPr>
        <w:pStyle w:val="B1"/>
      </w:pPr>
      <w:r w:rsidRPr="0015688A">
        <w:t>2.</w:t>
      </w:r>
      <w:r w:rsidRPr="0015688A">
        <w:tab/>
        <w:t>if an MBMS subchannel is not used for a transmission in the session the transmission control message is associated with, shall immediately forward the transmission control message to the transmission participant if the message is received from the transmission control server; and</w:t>
      </w:r>
    </w:p>
    <w:p w14:paraId="4BC1E20E" w14:textId="77777777" w:rsidR="00784A32" w:rsidRPr="0015688A" w:rsidRDefault="00784A32" w:rsidP="00784A32">
      <w:pPr>
        <w:pStyle w:val="B1"/>
      </w:pPr>
      <w:r w:rsidRPr="0015688A">
        <w:t>3.</w:t>
      </w:r>
      <w:r w:rsidRPr="0015688A">
        <w:tab/>
        <w:t>if an MBMS subchannel is used for a transmission in the session the transmission control message is associated with:</w:t>
      </w:r>
    </w:p>
    <w:p w14:paraId="680A1E4E" w14:textId="77777777" w:rsidR="00784A32" w:rsidRPr="0015688A" w:rsidRDefault="00784A32" w:rsidP="00784A32">
      <w:pPr>
        <w:pStyle w:val="B2"/>
      </w:pPr>
      <w:r w:rsidRPr="0015688A">
        <w:t>a.</w:t>
      </w:r>
      <w:r w:rsidRPr="0015688A">
        <w:tab/>
        <w:t>if</w:t>
      </w:r>
    </w:p>
    <w:p w14:paraId="673993C4" w14:textId="77777777" w:rsidR="00784A32" w:rsidRPr="0015688A" w:rsidRDefault="00784A32" w:rsidP="00784A32">
      <w:pPr>
        <w:pStyle w:val="B3"/>
      </w:pPr>
      <w:r w:rsidRPr="0015688A">
        <w:lastRenderedPageBreak/>
        <w:t>i.</w:t>
      </w:r>
      <w:r w:rsidRPr="0015688A">
        <w:tab/>
        <w:t>the transmission control message is not a Transmission Idle message or a Media Transmission Notify message;</w:t>
      </w:r>
    </w:p>
    <w:p w14:paraId="26E6A297" w14:textId="77777777" w:rsidR="00784A32" w:rsidRPr="0015688A" w:rsidRDefault="00784A32" w:rsidP="00784A32">
      <w:pPr>
        <w:pStyle w:val="B3"/>
      </w:pPr>
      <w:r w:rsidRPr="0015688A">
        <w:t>ii.</w:t>
      </w:r>
      <w:r w:rsidRPr="0015688A">
        <w:tab/>
        <w:t>the MCVideo client has not reported "listening" status as specified in 3GPP TS 24.281 [2] subclause 14.2.3; or</w:t>
      </w:r>
    </w:p>
    <w:p w14:paraId="78F85345" w14:textId="77777777" w:rsidR="00784A32" w:rsidRPr="0015688A" w:rsidRDefault="00784A32" w:rsidP="00784A32">
      <w:pPr>
        <w:pStyle w:val="B3"/>
      </w:pPr>
      <w:r w:rsidRPr="0015688A">
        <w:t>iii.</w:t>
      </w:r>
      <w:r w:rsidRPr="0015688A">
        <w:tab/>
        <w:t>the MCVideo client has reported "not-listening" status as specified in 3GPP TS 24.281 [2] subclause 14.2.3 in the latest received MBMS bearer listening status report;</w:t>
      </w:r>
    </w:p>
    <w:p w14:paraId="699F64CA" w14:textId="77777777" w:rsidR="00784A32" w:rsidRPr="0015688A" w:rsidRDefault="00784A32" w:rsidP="00784A32">
      <w:pPr>
        <w:pStyle w:val="B2"/>
      </w:pPr>
      <w:r w:rsidRPr="0015688A">
        <w:tab/>
        <w:t>shall immediately forward the transmission control message to the transmission participant; and</w:t>
      </w:r>
    </w:p>
    <w:p w14:paraId="22EA9AC9" w14:textId="77777777" w:rsidR="00784A32" w:rsidRPr="0015688A" w:rsidRDefault="00784A32" w:rsidP="00784A32">
      <w:pPr>
        <w:pStyle w:val="B2"/>
      </w:pPr>
      <w:r w:rsidRPr="0015688A">
        <w:t>b.</w:t>
      </w:r>
      <w:r w:rsidRPr="0015688A">
        <w:tab/>
        <w:t>if</w:t>
      </w:r>
    </w:p>
    <w:p w14:paraId="1D40DF19" w14:textId="77777777" w:rsidR="00784A32" w:rsidRPr="0015688A" w:rsidRDefault="00784A32" w:rsidP="00784A32">
      <w:pPr>
        <w:pStyle w:val="B3"/>
      </w:pPr>
      <w:r w:rsidRPr="0015688A">
        <w:t>i.</w:t>
      </w:r>
      <w:r w:rsidRPr="0015688A">
        <w:tab/>
        <w:t>the MCVideo client has reported "listening" status as specified in 3GPP TS 24.281 [2] subclause 14.2.3 in the latest received MBMS bearer listening status report; and</w:t>
      </w:r>
    </w:p>
    <w:p w14:paraId="5CBB7FE5" w14:textId="77777777" w:rsidR="00784A32" w:rsidRPr="0015688A" w:rsidRDefault="00784A32" w:rsidP="00784A32">
      <w:pPr>
        <w:pStyle w:val="B3"/>
      </w:pPr>
      <w:r w:rsidRPr="0015688A">
        <w:t>ii</w:t>
      </w:r>
      <w:r w:rsidRPr="0015688A">
        <w:tab/>
        <w:t>if the transmission control message is the Transmission Idle message or the Media Transmission Notify message,</w:t>
      </w:r>
    </w:p>
    <w:p w14:paraId="20266EC7" w14:textId="77777777" w:rsidR="00784A32" w:rsidRPr="0015688A" w:rsidRDefault="00784A32" w:rsidP="00784A32">
      <w:pPr>
        <w:pStyle w:val="B2"/>
      </w:pPr>
      <w:r w:rsidRPr="0015688A">
        <w:t>shall perform actions as specified in subclause 10.2.</w:t>
      </w:r>
    </w:p>
    <w:p w14:paraId="7D74820F" w14:textId="77777777" w:rsidR="00784A32" w:rsidRPr="0015688A" w:rsidRDefault="00784A32" w:rsidP="00784A32">
      <w:pPr>
        <w:pStyle w:val="NO"/>
      </w:pPr>
      <w:r w:rsidRPr="0015688A">
        <w:t>NOTE:</w:t>
      </w:r>
      <w:r w:rsidRPr="0015688A">
        <w:tab/>
        <w:t>When the Transmit Idle or Media Transmission Notify messages are discarded the messages are sent to the MCVideo clients over the MBMS subchannel allocated for the transmission as specified in subclause 10.2.</w:t>
      </w:r>
    </w:p>
    <w:p w14:paraId="79AE7B5F" w14:textId="77777777" w:rsidR="00784A32" w:rsidRPr="0015688A" w:rsidRDefault="00784A32" w:rsidP="00784A32">
      <w:r w:rsidRPr="0015688A">
        <w:t>[TS 24.581, clause 6.4.3]</w:t>
      </w:r>
    </w:p>
    <w:p w14:paraId="35BFEA84" w14:textId="77777777" w:rsidR="00784A32" w:rsidRPr="0015688A" w:rsidRDefault="00784A32" w:rsidP="00784A32">
      <w:r w:rsidRPr="0015688A">
        <w:t>Upon receiving RTP media packets the participating MCVideo function:</w:t>
      </w:r>
    </w:p>
    <w:p w14:paraId="1E949F4C" w14:textId="77777777" w:rsidR="00784A32" w:rsidRPr="0015688A" w:rsidRDefault="00784A32" w:rsidP="00784A32">
      <w:pPr>
        <w:pStyle w:val="B1"/>
      </w:pPr>
      <w:r w:rsidRPr="0015688A">
        <w:t>1.</w:t>
      </w:r>
      <w:r w:rsidRPr="0015688A">
        <w:tab/>
        <w:t>shall immediately forward the RTP media packet to the controlling MCVideo function if the RTP packet is from an MCVideo client; and</w:t>
      </w:r>
    </w:p>
    <w:p w14:paraId="46AFFC2D" w14:textId="77777777" w:rsidR="00784A32" w:rsidRPr="0015688A" w:rsidRDefault="00784A32" w:rsidP="00784A32">
      <w:pPr>
        <w:pStyle w:val="B1"/>
      </w:pPr>
      <w:r w:rsidRPr="0015688A">
        <w:t>2.</w:t>
      </w:r>
      <w:r w:rsidRPr="0015688A">
        <w:tab/>
        <w:t>if an MBMS subchannel is not used for a transmission in the session the RTP media packets are associated with, shall immediately forward the RTP media packets to the MCVideo client if the RTP packet is from the controlling MCVideo function or the non-controlling MCVideo function.</w:t>
      </w:r>
    </w:p>
    <w:p w14:paraId="686A34D2" w14:textId="77777777" w:rsidR="00784A32" w:rsidRPr="0015688A" w:rsidRDefault="00784A32" w:rsidP="00784A32">
      <w:pPr>
        <w:ind w:firstLine="284"/>
      </w:pPr>
      <w:r w:rsidRPr="0015688A">
        <w:t>3.</w:t>
      </w:r>
      <w:r w:rsidRPr="0015688A">
        <w:tab/>
        <w:t>if an MBMS subchannel is used for a transmission in the session the RTP media packets are associated with and if RTP media packets are received from the controlling MCVideo function or the non-controlling MCVideo function:</w:t>
      </w:r>
    </w:p>
    <w:p w14:paraId="4D793A66" w14:textId="77777777" w:rsidR="00784A32" w:rsidRPr="0015688A" w:rsidRDefault="00784A32" w:rsidP="00784A32">
      <w:pPr>
        <w:pStyle w:val="B2"/>
      </w:pPr>
      <w:r w:rsidRPr="0015688A">
        <w:t>a.</w:t>
      </w:r>
      <w:r w:rsidRPr="0015688A">
        <w:tab/>
        <w:t>if</w:t>
      </w:r>
    </w:p>
    <w:p w14:paraId="3EC23A4A" w14:textId="77777777" w:rsidR="00784A32" w:rsidRPr="0015688A" w:rsidRDefault="00784A32" w:rsidP="00784A32">
      <w:pPr>
        <w:pStyle w:val="B3"/>
      </w:pPr>
      <w:r w:rsidRPr="0015688A">
        <w:t>i.</w:t>
      </w:r>
      <w:r w:rsidRPr="0015688A">
        <w:tab/>
        <w:t>the MCVideo client has not reported "listening" status as specified in 3GPP TS 24.281 [2] subclause 14.2.3; or</w:t>
      </w:r>
    </w:p>
    <w:p w14:paraId="3C42FD8D" w14:textId="77777777" w:rsidR="00784A32" w:rsidRPr="0015688A" w:rsidRDefault="00784A32" w:rsidP="00784A32">
      <w:pPr>
        <w:pStyle w:val="B3"/>
      </w:pPr>
      <w:r w:rsidRPr="0015688A">
        <w:t>ii.</w:t>
      </w:r>
      <w:r w:rsidRPr="0015688A">
        <w:tab/>
        <w:t>the MCVideo client has reported "not-listening" status as specified in 3GPP TS 24.281 [2] subclause 14.2.3 in the latest received MBMS bearer listening status report,</w:t>
      </w:r>
    </w:p>
    <w:p w14:paraId="7105EDCD" w14:textId="77777777" w:rsidR="00784A32" w:rsidRPr="0015688A" w:rsidRDefault="00784A32" w:rsidP="00784A32">
      <w:pPr>
        <w:pStyle w:val="B2"/>
      </w:pPr>
      <w:r w:rsidRPr="0015688A">
        <w:tab/>
        <w:t>shall immediately forward the RTP media packets to the MCVideo client; and</w:t>
      </w:r>
    </w:p>
    <w:p w14:paraId="0B80BAAD" w14:textId="77777777" w:rsidR="00784A32" w:rsidRPr="0015688A" w:rsidRDefault="00784A32" w:rsidP="00784A32">
      <w:pPr>
        <w:pStyle w:val="B2"/>
      </w:pPr>
      <w:r w:rsidRPr="0015688A">
        <w:t>b.</w:t>
      </w:r>
      <w:r w:rsidRPr="0015688A">
        <w:tab/>
        <w:t>if the MCVideo client has reported "listening" status as specified in 3GPP TS 24.281 [2] subclause 14.2.3 in the latest received MBMS bearer listening status report, shall perform actions as specified in subclause 10.2.</w:t>
      </w:r>
    </w:p>
    <w:p w14:paraId="64863338" w14:textId="77777777" w:rsidR="00784A32" w:rsidRPr="0015688A" w:rsidRDefault="00784A32" w:rsidP="00784A32">
      <w:pPr>
        <w:rPr>
          <w:lang w:eastAsia="x-none"/>
        </w:rPr>
      </w:pPr>
      <w:r w:rsidRPr="0015688A">
        <w:rPr>
          <w:lang w:eastAsia="x-none"/>
        </w:rPr>
        <w:t>[TS 24.581, clause 6.4.4]</w:t>
      </w:r>
    </w:p>
    <w:p w14:paraId="0B67EA47" w14:textId="77777777" w:rsidR="00784A32" w:rsidRPr="0015688A" w:rsidRDefault="00784A32" w:rsidP="00784A32">
      <w:pPr>
        <w:rPr>
          <w:lang w:eastAsia="x-none"/>
        </w:rPr>
      </w:pPr>
      <w:r w:rsidRPr="0015688A">
        <w:rPr>
          <w:lang w:eastAsia="x-none"/>
        </w:rPr>
        <w:t>When the participating function receives an indication from the application and signalling plane that session release is initiated, the participating MCVideo function:</w:t>
      </w:r>
    </w:p>
    <w:p w14:paraId="2C934DBB" w14:textId="77777777" w:rsidR="00784A32" w:rsidRPr="0015688A" w:rsidRDefault="00784A32" w:rsidP="00784A32">
      <w:pPr>
        <w:pStyle w:val="B1"/>
      </w:pPr>
      <w:r w:rsidRPr="0015688A">
        <w:t>1.</w:t>
      </w:r>
      <w:r w:rsidRPr="0015688A">
        <w:tab/>
        <w:t>shall stop sending transmission control messages towards the transmission participant and the transmission control server; and</w:t>
      </w:r>
    </w:p>
    <w:p w14:paraId="2A19D1A8" w14:textId="77777777" w:rsidR="00784A32" w:rsidRPr="0015688A" w:rsidRDefault="00784A32" w:rsidP="00784A32">
      <w:pPr>
        <w:pStyle w:val="B1"/>
      </w:pPr>
      <w:r w:rsidRPr="0015688A">
        <w:t>2.</w:t>
      </w:r>
      <w:r w:rsidRPr="0015688A">
        <w:tab/>
        <w:t>shall stop sending RTP media packets towards the MCVideo client and towards the controlling MCVideo function.</w:t>
      </w:r>
    </w:p>
    <w:p w14:paraId="3B8CE1E3" w14:textId="77777777" w:rsidR="00784A32" w:rsidRPr="0015688A" w:rsidRDefault="00784A32" w:rsidP="00784A32">
      <w:pPr>
        <w:rPr>
          <w:lang w:eastAsia="x-none"/>
        </w:rPr>
      </w:pPr>
      <w:r w:rsidRPr="0015688A">
        <w:rPr>
          <w:lang w:eastAsia="x-none"/>
        </w:rPr>
        <w:t>When the participating MCVideo function receives an indication from the application and signalling plane that the session is released, the participating MCVideo function:</w:t>
      </w:r>
    </w:p>
    <w:p w14:paraId="26C2A2B9" w14:textId="77777777" w:rsidR="00784A32" w:rsidRPr="0015688A" w:rsidRDefault="00784A32" w:rsidP="00784A32">
      <w:pPr>
        <w:pStyle w:val="B1"/>
      </w:pPr>
      <w:r w:rsidRPr="0015688A">
        <w:t>1.</w:t>
      </w:r>
      <w:r w:rsidRPr="0015688A">
        <w:tab/>
        <w:t>in case of a pre-established session, shall perform the actions in subclause 9.3.2; and</w:t>
      </w:r>
    </w:p>
    <w:p w14:paraId="13E96435" w14:textId="77777777" w:rsidR="00784A32" w:rsidRPr="0015688A" w:rsidRDefault="00784A32" w:rsidP="00784A32">
      <w:pPr>
        <w:pStyle w:val="B1"/>
      </w:pPr>
      <w:r w:rsidRPr="0015688A">
        <w:lastRenderedPageBreak/>
        <w:t>2.</w:t>
      </w:r>
      <w:r w:rsidRPr="0015688A">
        <w:tab/>
        <w:t>in case of an on-demand session, shall release the media resources associated with the session.</w:t>
      </w:r>
    </w:p>
    <w:p w14:paraId="7BB6064A" w14:textId="77777777" w:rsidR="00784A32" w:rsidRPr="0015688A" w:rsidRDefault="00784A32">
      <w:pPr>
        <w:pStyle w:val="H6"/>
        <w:pPrChange w:id="130" w:author="Kahn, Jason D. (Fed)" w:date="2021-08-24T17:03:00Z">
          <w:pPr>
            <w:pStyle w:val="Heading5"/>
          </w:pPr>
        </w:pPrChange>
      </w:pPr>
      <w:bookmarkStart w:id="131" w:name="_Toc52787533"/>
      <w:bookmarkStart w:id="132" w:name="_Toc52787714"/>
      <w:bookmarkStart w:id="133" w:name="_Toc75906936"/>
      <w:bookmarkStart w:id="134" w:name="_Toc75907273"/>
      <w:r w:rsidRPr="0015688A">
        <w:t>6.1.2.2.3</w:t>
      </w:r>
      <w:r w:rsidRPr="0015688A">
        <w:tab/>
        <w:t>Test description</w:t>
      </w:r>
      <w:bookmarkEnd w:id="131"/>
      <w:bookmarkEnd w:id="132"/>
      <w:bookmarkEnd w:id="133"/>
      <w:bookmarkEnd w:id="134"/>
    </w:p>
    <w:p w14:paraId="111C3833" w14:textId="77777777" w:rsidR="00784A32" w:rsidRPr="0015688A" w:rsidRDefault="00784A32" w:rsidP="00784A32">
      <w:pPr>
        <w:pStyle w:val="H6"/>
      </w:pPr>
      <w:r w:rsidRPr="0015688A">
        <w:t>6.1.2.2.3.1</w:t>
      </w:r>
      <w:r w:rsidRPr="0015688A">
        <w:tab/>
        <w:t>Pre-test conditions</w:t>
      </w:r>
    </w:p>
    <w:p w14:paraId="02A4C4FD" w14:textId="77777777" w:rsidR="00784A32" w:rsidRPr="0015688A" w:rsidRDefault="00784A32" w:rsidP="00784A32">
      <w:pPr>
        <w:pStyle w:val="H6"/>
      </w:pPr>
      <w:r w:rsidRPr="0015688A">
        <w:t>System Simulator:</w:t>
      </w:r>
    </w:p>
    <w:p w14:paraId="0625C3D4" w14:textId="77777777" w:rsidR="00784A32" w:rsidRPr="0015688A" w:rsidRDefault="00530C26" w:rsidP="00530C26">
      <w:pPr>
        <w:pStyle w:val="B1"/>
        <w:ind w:left="284" w:firstLine="0"/>
      </w:pPr>
      <w:r w:rsidRPr="0015688A">
        <w:t>-</w:t>
      </w:r>
      <w:r w:rsidRPr="0015688A">
        <w:tab/>
      </w:r>
      <w:r w:rsidR="00784A32" w:rsidRPr="0015688A">
        <w:t>SS (MCVideo server)</w:t>
      </w:r>
    </w:p>
    <w:p w14:paraId="71D64C0B" w14:textId="77777777" w:rsidR="00784A32" w:rsidRPr="0015688A" w:rsidRDefault="00530C26" w:rsidP="00530C26">
      <w:pPr>
        <w:pStyle w:val="B1"/>
      </w:pPr>
      <w:r w:rsidRPr="0015688A">
        <w:t>-</w:t>
      </w:r>
      <w:r w:rsidRPr="0015688A">
        <w:tab/>
      </w:r>
      <w:r w:rsidR="00784A32" w:rsidRPr="0015688A">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5304363" w14:textId="77777777" w:rsidR="00784A32" w:rsidRPr="0015688A" w:rsidRDefault="00784A32" w:rsidP="00784A32">
      <w:pPr>
        <w:pStyle w:val="H6"/>
      </w:pPr>
      <w:r w:rsidRPr="0015688A">
        <w:t>IUT:</w:t>
      </w:r>
    </w:p>
    <w:p w14:paraId="67961231" w14:textId="77777777" w:rsidR="00784A32" w:rsidRPr="0015688A" w:rsidRDefault="00784A32" w:rsidP="00784A32">
      <w:pPr>
        <w:pStyle w:val="B1"/>
      </w:pPr>
      <w:r w:rsidRPr="0015688A">
        <w:t>-</w:t>
      </w:r>
      <w:r w:rsidRPr="0015688A">
        <w:tab/>
        <w:t>UE (MCVideo client)</w:t>
      </w:r>
    </w:p>
    <w:p w14:paraId="0344CADB" w14:textId="77777777" w:rsidR="00784A32" w:rsidRPr="0015688A" w:rsidRDefault="00784A32" w:rsidP="00784A32">
      <w:pPr>
        <w:pStyle w:val="B1"/>
      </w:pPr>
      <w:r w:rsidRPr="0015688A">
        <w:t>-</w:t>
      </w:r>
      <w:r w:rsidRPr="0015688A">
        <w:tab/>
        <w:t>The test USIM set as defined in TS 36.579-1 [2], subclause 5.5.10, is inserted.</w:t>
      </w:r>
    </w:p>
    <w:p w14:paraId="0126DA00" w14:textId="77777777" w:rsidR="00784A32" w:rsidRPr="0015688A" w:rsidRDefault="00784A32" w:rsidP="00784A32">
      <w:pPr>
        <w:pStyle w:val="H6"/>
      </w:pPr>
      <w:r w:rsidRPr="0015688A">
        <w:t>Preamble:</w:t>
      </w:r>
    </w:p>
    <w:p w14:paraId="4A85EC72" w14:textId="77777777" w:rsidR="00784A32" w:rsidRPr="0015688A" w:rsidRDefault="00784A32" w:rsidP="00784A32">
      <w:pPr>
        <w:pStyle w:val="B1"/>
      </w:pPr>
      <w:r w:rsidRPr="0015688A">
        <w:t>-</w:t>
      </w:r>
      <w:r w:rsidRPr="0015688A">
        <w:tab/>
        <w:t>The UE has performed the Generic Test Procedure for MCVideo UE registration as specified in TS 36.579-1 [2], subclause 5.4.2A.</w:t>
      </w:r>
    </w:p>
    <w:p w14:paraId="0ECCB5F7" w14:textId="77777777" w:rsidR="00784A32" w:rsidRPr="0015688A" w:rsidRDefault="00784A32" w:rsidP="00784A32">
      <w:pPr>
        <w:pStyle w:val="B1"/>
      </w:pPr>
      <w:r w:rsidRPr="0015688A">
        <w:t>-</w:t>
      </w:r>
      <w:r w:rsidRPr="0015688A">
        <w:tab/>
        <w:t>The MCVideo User performs the Generic Test Procedure for MCVideo Authorization/Configuration and Key Generation as specified in TS 36.579-1 [2], subclause 5.3.2A.</w:t>
      </w:r>
    </w:p>
    <w:p w14:paraId="5E6D8252" w14:textId="77777777" w:rsidR="00784A32" w:rsidRPr="0015688A" w:rsidRDefault="00784A32" w:rsidP="00784A32">
      <w:pPr>
        <w:pStyle w:val="B1"/>
      </w:pPr>
      <w:r w:rsidRPr="0015688A">
        <w:t>-</w:t>
      </w:r>
      <w:r w:rsidRPr="0015688A">
        <w:tab/>
        <w:t>The MCVideo client has followed the steps defined in TS 36.579-1 [2], subclause 5.3.3A Generic Test Procedure for MCVideo pre-established session establishment CO.</w:t>
      </w:r>
    </w:p>
    <w:p w14:paraId="2A2D6978" w14:textId="77777777" w:rsidR="00784A32" w:rsidRPr="0015688A" w:rsidRDefault="00784A32" w:rsidP="00784A32">
      <w:pPr>
        <w:pStyle w:val="B1"/>
      </w:pPr>
      <w:r w:rsidRPr="0015688A">
        <w:t>-</w:t>
      </w:r>
      <w:r w:rsidRPr="0015688A">
        <w:tab/>
        <w:t>UE States at the end of the preamble</w:t>
      </w:r>
    </w:p>
    <w:p w14:paraId="2B33E6BA" w14:textId="77777777" w:rsidR="00784A32" w:rsidRPr="0015688A" w:rsidRDefault="00784A32" w:rsidP="00784A32">
      <w:pPr>
        <w:pStyle w:val="B2"/>
      </w:pPr>
      <w:r w:rsidRPr="0015688A">
        <w:t>-</w:t>
      </w:r>
      <w:r w:rsidRPr="0015688A">
        <w:tab/>
        <w:t>The UE is in E-UTRA Registered, Idle Mode state.</w:t>
      </w:r>
    </w:p>
    <w:p w14:paraId="01274803" w14:textId="77777777" w:rsidR="00784A32" w:rsidRPr="0015688A" w:rsidRDefault="00784A32" w:rsidP="00784A32">
      <w:pPr>
        <w:pStyle w:val="B2"/>
      </w:pPr>
      <w:r w:rsidRPr="0015688A">
        <w:t>-</w:t>
      </w:r>
      <w:r w:rsidRPr="0015688A">
        <w:tab/>
        <w:t>The MCVideo Client Application has been activated and User has registered-in as the MCVideo User with the Server as active user at the Client.</w:t>
      </w:r>
    </w:p>
    <w:p w14:paraId="5B0257C8" w14:textId="77777777" w:rsidR="00784A32" w:rsidRPr="0015688A" w:rsidRDefault="00784A32" w:rsidP="00784A32">
      <w:pPr>
        <w:pStyle w:val="H6"/>
      </w:pPr>
      <w:r w:rsidRPr="0015688A">
        <w:t>6.1.2.2.3.2</w:t>
      </w:r>
      <w:r w:rsidRPr="0015688A">
        <w:tab/>
        <w:t>Test procedure sequence</w:t>
      </w:r>
    </w:p>
    <w:p w14:paraId="03EE7272" w14:textId="77777777" w:rsidR="00784A32" w:rsidRPr="0015688A" w:rsidRDefault="00784A32" w:rsidP="00784A32">
      <w:pPr>
        <w:pStyle w:val="TH"/>
      </w:pPr>
      <w:r w:rsidRPr="0015688A">
        <w:t>Table 6.1.2.2.3.2-1: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Change w:id="135">
          <w:tblGrid>
            <w:gridCol w:w="534"/>
            <w:gridCol w:w="3968"/>
            <w:gridCol w:w="708"/>
            <w:gridCol w:w="2978"/>
            <w:gridCol w:w="565"/>
            <w:gridCol w:w="850"/>
          </w:tblGrid>
        </w:tblGridChange>
      </w:tblGrid>
      <w:tr w:rsidR="00784A32" w:rsidRPr="0015688A" w14:paraId="5E857087" w14:textId="77777777" w:rsidTr="00354887">
        <w:trPr>
          <w:tblHeader/>
        </w:trPr>
        <w:tc>
          <w:tcPr>
            <w:tcW w:w="534" w:type="dxa"/>
            <w:tcBorders>
              <w:bottom w:val="nil"/>
            </w:tcBorders>
            <w:shd w:val="clear" w:color="auto" w:fill="auto"/>
          </w:tcPr>
          <w:p w14:paraId="6DA935BC" w14:textId="77777777" w:rsidR="00784A32" w:rsidRPr="0015688A" w:rsidRDefault="00784A32" w:rsidP="00354887">
            <w:pPr>
              <w:pStyle w:val="TAH"/>
              <w:keepNext w:val="0"/>
              <w:keepLines w:val="0"/>
              <w:widowControl w:val="0"/>
            </w:pPr>
            <w:r w:rsidRPr="0015688A">
              <w:t>St</w:t>
            </w:r>
          </w:p>
        </w:tc>
        <w:tc>
          <w:tcPr>
            <w:tcW w:w="3968" w:type="dxa"/>
            <w:tcBorders>
              <w:bottom w:val="nil"/>
            </w:tcBorders>
            <w:shd w:val="clear" w:color="auto" w:fill="auto"/>
          </w:tcPr>
          <w:p w14:paraId="0F7F6197" w14:textId="77777777" w:rsidR="00784A32" w:rsidRPr="0015688A" w:rsidRDefault="00784A32" w:rsidP="00354887">
            <w:pPr>
              <w:pStyle w:val="TAH"/>
              <w:keepNext w:val="0"/>
              <w:keepLines w:val="0"/>
              <w:widowControl w:val="0"/>
            </w:pPr>
            <w:r w:rsidRPr="0015688A">
              <w:t>Procedure</w:t>
            </w:r>
          </w:p>
        </w:tc>
        <w:tc>
          <w:tcPr>
            <w:tcW w:w="3686" w:type="dxa"/>
            <w:gridSpan w:val="2"/>
            <w:shd w:val="clear" w:color="auto" w:fill="auto"/>
          </w:tcPr>
          <w:p w14:paraId="24CF8DBD" w14:textId="77777777" w:rsidR="00784A32" w:rsidRPr="0015688A" w:rsidRDefault="00784A32" w:rsidP="00354887">
            <w:pPr>
              <w:pStyle w:val="TAH"/>
              <w:keepNext w:val="0"/>
              <w:keepLines w:val="0"/>
              <w:widowControl w:val="0"/>
            </w:pPr>
            <w:r w:rsidRPr="0015688A">
              <w:t>Message Sequence</w:t>
            </w:r>
          </w:p>
        </w:tc>
        <w:tc>
          <w:tcPr>
            <w:tcW w:w="565" w:type="dxa"/>
            <w:tcBorders>
              <w:bottom w:val="nil"/>
            </w:tcBorders>
            <w:shd w:val="clear" w:color="auto" w:fill="auto"/>
          </w:tcPr>
          <w:p w14:paraId="497D41C2" w14:textId="77777777" w:rsidR="00784A32" w:rsidRPr="0015688A" w:rsidRDefault="00784A32" w:rsidP="00354887">
            <w:pPr>
              <w:pStyle w:val="TAH"/>
              <w:keepNext w:val="0"/>
              <w:keepLines w:val="0"/>
              <w:widowControl w:val="0"/>
            </w:pPr>
            <w:r w:rsidRPr="0015688A">
              <w:t>TP</w:t>
            </w:r>
          </w:p>
        </w:tc>
        <w:tc>
          <w:tcPr>
            <w:tcW w:w="850" w:type="dxa"/>
            <w:tcBorders>
              <w:bottom w:val="nil"/>
            </w:tcBorders>
            <w:shd w:val="clear" w:color="auto" w:fill="auto"/>
          </w:tcPr>
          <w:p w14:paraId="65508EDC" w14:textId="77777777" w:rsidR="00784A32" w:rsidRPr="0015688A" w:rsidRDefault="00784A32" w:rsidP="00354887">
            <w:pPr>
              <w:pStyle w:val="TAH"/>
              <w:keepNext w:val="0"/>
              <w:keepLines w:val="0"/>
              <w:widowControl w:val="0"/>
            </w:pPr>
            <w:r w:rsidRPr="0015688A">
              <w:t>Verdict</w:t>
            </w:r>
          </w:p>
        </w:tc>
      </w:tr>
      <w:tr w:rsidR="00784A32" w:rsidRPr="0015688A" w14:paraId="3090E58E" w14:textId="77777777" w:rsidTr="00354887">
        <w:trPr>
          <w:tblHeader/>
        </w:trPr>
        <w:tc>
          <w:tcPr>
            <w:tcW w:w="534" w:type="dxa"/>
            <w:tcBorders>
              <w:top w:val="nil"/>
            </w:tcBorders>
            <w:shd w:val="clear" w:color="auto" w:fill="auto"/>
          </w:tcPr>
          <w:p w14:paraId="403AC662" w14:textId="77777777" w:rsidR="00784A32" w:rsidRPr="0015688A" w:rsidRDefault="00784A32" w:rsidP="00354887">
            <w:pPr>
              <w:pStyle w:val="TAH"/>
              <w:keepNext w:val="0"/>
              <w:keepLines w:val="0"/>
              <w:widowControl w:val="0"/>
            </w:pPr>
          </w:p>
        </w:tc>
        <w:tc>
          <w:tcPr>
            <w:tcW w:w="3968" w:type="dxa"/>
            <w:tcBorders>
              <w:top w:val="nil"/>
            </w:tcBorders>
            <w:shd w:val="clear" w:color="auto" w:fill="auto"/>
          </w:tcPr>
          <w:p w14:paraId="29D96130" w14:textId="77777777" w:rsidR="00784A32" w:rsidRPr="0015688A" w:rsidRDefault="00784A32" w:rsidP="00354887">
            <w:pPr>
              <w:pStyle w:val="TAH"/>
              <w:keepNext w:val="0"/>
              <w:keepLines w:val="0"/>
              <w:widowControl w:val="0"/>
            </w:pPr>
          </w:p>
        </w:tc>
        <w:tc>
          <w:tcPr>
            <w:tcW w:w="708" w:type="dxa"/>
            <w:shd w:val="clear" w:color="auto" w:fill="auto"/>
          </w:tcPr>
          <w:p w14:paraId="13724223" w14:textId="77777777" w:rsidR="00784A32" w:rsidRPr="0015688A" w:rsidRDefault="00784A32" w:rsidP="00354887">
            <w:pPr>
              <w:pStyle w:val="TAH"/>
              <w:keepNext w:val="0"/>
              <w:keepLines w:val="0"/>
              <w:widowControl w:val="0"/>
            </w:pPr>
            <w:r w:rsidRPr="0015688A">
              <w:t>U - S</w:t>
            </w:r>
          </w:p>
        </w:tc>
        <w:tc>
          <w:tcPr>
            <w:tcW w:w="2978" w:type="dxa"/>
            <w:shd w:val="clear" w:color="auto" w:fill="auto"/>
          </w:tcPr>
          <w:p w14:paraId="215FE812" w14:textId="77777777" w:rsidR="00784A32" w:rsidRPr="0015688A" w:rsidRDefault="00784A32" w:rsidP="00354887">
            <w:pPr>
              <w:pStyle w:val="TAH"/>
              <w:keepNext w:val="0"/>
              <w:keepLines w:val="0"/>
              <w:widowControl w:val="0"/>
            </w:pPr>
            <w:r w:rsidRPr="0015688A">
              <w:t>Message</w:t>
            </w:r>
          </w:p>
        </w:tc>
        <w:tc>
          <w:tcPr>
            <w:tcW w:w="565" w:type="dxa"/>
            <w:tcBorders>
              <w:top w:val="nil"/>
            </w:tcBorders>
            <w:shd w:val="clear" w:color="auto" w:fill="auto"/>
          </w:tcPr>
          <w:p w14:paraId="7756CC95" w14:textId="77777777" w:rsidR="00784A32" w:rsidRPr="0015688A" w:rsidRDefault="00784A32" w:rsidP="00354887">
            <w:pPr>
              <w:pStyle w:val="TAH"/>
              <w:keepNext w:val="0"/>
              <w:keepLines w:val="0"/>
              <w:widowControl w:val="0"/>
            </w:pPr>
          </w:p>
        </w:tc>
        <w:tc>
          <w:tcPr>
            <w:tcW w:w="850" w:type="dxa"/>
            <w:tcBorders>
              <w:top w:val="nil"/>
            </w:tcBorders>
            <w:shd w:val="clear" w:color="auto" w:fill="auto"/>
          </w:tcPr>
          <w:p w14:paraId="57F36C5C" w14:textId="77777777" w:rsidR="00784A32" w:rsidRPr="0015688A" w:rsidRDefault="00784A32" w:rsidP="00354887">
            <w:pPr>
              <w:pStyle w:val="TAH"/>
              <w:keepNext w:val="0"/>
              <w:keepLines w:val="0"/>
              <w:widowControl w:val="0"/>
            </w:pPr>
          </w:p>
        </w:tc>
      </w:tr>
      <w:tr w:rsidR="00784A32" w:rsidRPr="0015688A" w14:paraId="6F4E1C93" w14:textId="77777777" w:rsidTr="00354887">
        <w:tc>
          <w:tcPr>
            <w:tcW w:w="534" w:type="dxa"/>
            <w:shd w:val="clear" w:color="auto" w:fill="auto"/>
          </w:tcPr>
          <w:p w14:paraId="41C35426" w14:textId="77777777" w:rsidR="00784A32" w:rsidRPr="0015688A" w:rsidRDefault="00784A32" w:rsidP="00354887">
            <w:pPr>
              <w:pStyle w:val="TAC"/>
              <w:keepNext w:val="0"/>
              <w:keepLines w:val="0"/>
              <w:widowControl w:val="0"/>
            </w:pPr>
            <w:r w:rsidRPr="0015688A">
              <w:t>1</w:t>
            </w:r>
          </w:p>
        </w:tc>
        <w:tc>
          <w:tcPr>
            <w:tcW w:w="3968" w:type="dxa"/>
            <w:shd w:val="clear" w:color="auto" w:fill="auto"/>
          </w:tcPr>
          <w:p w14:paraId="7D800E4B" w14:textId="77777777" w:rsidR="00784A32" w:rsidRPr="0015688A" w:rsidRDefault="00784A32" w:rsidP="00354887">
            <w:pPr>
              <w:pStyle w:val="TAL"/>
              <w:keepNext w:val="0"/>
              <w:keepLines w:val="0"/>
              <w:widowControl w:val="0"/>
            </w:pPr>
            <w:r w:rsidRPr="0015688A">
              <w:t>Make the MCVideo User initiate an On-demand Chat Group Call.</w:t>
            </w:r>
          </w:p>
          <w:p w14:paraId="34B140F1" w14:textId="1B44FD40" w:rsidR="00784A32" w:rsidRPr="0015688A" w:rsidRDefault="00784A32" w:rsidP="00354887">
            <w:pPr>
              <w:pStyle w:val="TAL"/>
              <w:keepNext w:val="0"/>
              <w:keepLines w:val="0"/>
              <w:widowControl w:val="0"/>
              <w:rPr>
                <w:rFonts w:eastAsia="Calibri"/>
              </w:rPr>
            </w:pPr>
            <w:del w:id="136" w:author="Kahn, Jason D. (Fed)" w:date="2021-08-24T16:43:00Z">
              <w:r w:rsidRPr="0015688A" w:rsidDel="00B93002">
                <w:delText>NOTE: This is expected to be done via a suitable implementation-dependent MMI.</w:delText>
              </w:r>
            </w:del>
            <w:ins w:id="137" w:author="Kahn, Jason D. (Fed)" w:date="2021-08-24T16:43:00Z">
              <w:r w:rsidR="00B93002" w:rsidRPr="0015688A">
                <w:t>(NOTE 1)</w:t>
              </w:r>
            </w:ins>
          </w:p>
        </w:tc>
        <w:tc>
          <w:tcPr>
            <w:tcW w:w="708" w:type="dxa"/>
            <w:shd w:val="clear" w:color="auto" w:fill="auto"/>
          </w:tcPr>
          <w:p w14:paraId="0F153465" w14:textId="77777777" w:rsidR="00784A32" w:rsidRPr="0015688A" w:rsidRDefault="00784A32" w:rsidP="00354887">
            <w:pPr>
              <w:pStyle w:val="TAC"/>
              <w:keepNext w:val="0"/>
              <w:keepLines w:val="0"/>
              <w:widowControl w:val="0"/>
              <w:rPr>
                <w:rFonts w:eastAsia="Calibri"/>
                <w:szCs w:val="22"/>
              </w:rPr>
            </w:pPr>
            <w:r w:rsidRPr="0015688A">
              <w:t>-</w:t>
            </w:r>
          </w:p>
        </w:tc>
        <w:tc>
          <w:tcPr>
            <w:tcW w:w="2978" w:type="dxa"/>
            <w:shd w:val="clear" w:color="auto" w:fill="auto"/>
          </w:tcPr>
          <w:p w14:paraId="3B87CE2C" w14:textId="77777777" w:rsidR="00784A32" w:rsidRPr="0015688A" w:rsidRDefault="00784A32" w:rsidP="00354887">
            <w:pPr>
              <w:pStyle w:val="TAL"/>
              <w:keepNext w:val="0"/>
              <w:keepLines w:val="0"/>
              <w:widowControl w:val="0"/>
              <w:rPr>
                <w:rFonts w:eastAsia="Calibri"/>
              </w:rPr>
            </w:pPr>
            <w:r w:rsidRPr="0015688A">
              <w:t>-</w:t>
            </w:r>
          </w:p>
        </w:tc>
        <w:tc>
          <w:tcPr>
            <w:tcW w:w="565" w:type="dxa"/>
            <w:shd w:val="clear" w:color="auto" w:fill="auto"/>
          </w:tcPr>
          <w:p w14:paraId="63FD52C3" w14:textId="77777777" w:rsidR="00784A32" w:rsidRPr="0015688A" w:rsidRDefault="00784A32" w:rsidP="00354887">
            <w:pPr>
              <w:pStyle w:val="TAC"/>
              <w:keepNext w:val="0"/>
              <w:keepLines w:val="0"/>
              <w:widowControl w:val="0"/>
              <w:rPr>
                <w:rFonts w:eastAsia="Calibri"/>
                <w:szCs w:val="22"/>
              </w:rPr>
            </w:pPr>
            <w:r w:rsidRPr="0015688A">
              <w:t>-</w:t>
            </w:r>
          </w:p>
        </w:tc>
        <w:tc>
          <w:tcPr>
            <w:tcW w:w="850" w:type="dxa"/>
            <w:shd w:val="clear" w:color="auto" w:fill="auto"/>
          </w:tcPr>
          <w:p w14:paraId="085CE872" w14:textId="77777777" w:rsidR="00784A32" w:rsidRPr="0015688A" w:rsidRDefault="00784A32" w:rsidP="00354887">
            <w:pPr>
              <w:pStyle w:val="TAC"/>
              <w:keepNext w:val="0"/>
              <w:keepLines w:val="0"/>
              <w:widowControl w:val="0"/>
              <w:rPr>
                <w:rFonts w:eastAsia="Calibri"/>
              </w:rPr>
            </w:pPr>
            <w:r w:rsidRPr="0015688A">
              <w:t>-</w:t>
            </w:r>
          </w:p>
        </w:tc>
      </w:tr>
      <w:tr w:rsidR="00784A32" w:rsidRPr="0015688A" w14:paraId="56E7D1ED" w14:textId="77777777" w:rsidTr="00354887">
        <w:tc>
          <w:tcPr>
            <w:tcW w:w="534" w:type="dxa"/>
            <w:shd w:val="clear" w:color="auto" w:fill="auto"/>
          </w:tcPr>
          <w:p w14:paraId="22AB3854" w14:textId="77777777" w:rsidR="00784A32" w:rsidRPr="0015688A" w:rsidRDefault="00784A32" w:rsidP="00354887">
            <w:pPr>
              <w:pStyle w:val="TAC"/>
              <w:keepNext w:val="0"/>
              <w:keepLines w:val="0"/>
              <w:widowControl w:val="0"/>
            </w:pPr>
            <w:r w:rsidRPr="0015688A">
              <w:t>-</w:t>
            </w:r>
          </w:p>
        </w:tc>
        <w:tc>
          <w:tcPr>
            <w:tcW w:w="3968" w:type="dxa"/>
            <w:shd w:val="clear" w:color="auto" w:fill="auto"/>
          </w:tcPr>
          <w:p w14:paraId="1D9CAAFC" w14:textId="77777777" w:rsidR="00784A32" w:rsidRPr="0015688A" w:rsidRDefault="00784A32" w:rsidP="00354887">
            <w:pPr>
              <w:pStyle w:val="TAL"/>
              <w:keepNext w:val="0"/>
              <w:keepLines w:val="0"/>
              <w:widowControl w:val="0"/>
              <w:rPr>
                <w:rFonts w:eastAsia="Calibri"/>
              </w:rPr>
            </w:pPr>
            <w:r w:rsidRPr="0015688A">
              <w:t>EXCEPTION: The E-UTRA/EPC related actions which step 1 above will trigger are described in TS 36.579-1 [2], subclause 5.4.3 'Generic Test Procedure for MCVideo CO communication in E-UTRA'. The test sequence below shows only the MCVideo relevant messages being exchanged.</w:t>
            </w:r>
          </w:p>
        </w:tc>
        <w:tc>
          <w:tcPr>
            <w:tcW w:w="708" w:type="dxa"/>
            <w:shd w:val="clear" w:color="auto" w:fill="auto"/>
          </w:tcPr>
          <w:p w14:paraId="1E584F6E" w14:textId="77777777" w:rsidR="00784A32" w:rsidRPr="0015688A" w:rsidRDefault="00784A32" w:rsidP="00354887">
            <w:pPr>
              <w:pStyle w:val="TAC"/>
              <w:keepNext w:val="0"/>
              <w:keepLines w:val="0"/>
              <w:widowControl w:val="0"/>
              <w:rPr>
                <w:rFonts w:eastAsia="Calibri"/>
                <w:szCs w:val="22"/>
              </w:rPr>
            </w:pPr>
            <w:r w:rsidRPr="0015688A">
              <w:t>-</w:t>
            </w:r>
          </w:p>
        </w:tc>
        <w:tc>
          <w:tcPr>
            <w:tcW w:w="2978" w:type="dxa"/>
            <w:shd w:val="clear" w:color="auto" w:fill="auto"/>
          </w:tcPr>
          <w:p w14:paraId="3CEBE62F" w14:textId="77777777" w:rsidR="00784A32" w:rsidRPr="0015688A" w:rsidRDefault="00784A32" w:rsidP="00354887">
            <w:pPr>
              <w:pStyle w:val="TAL"/>
              <w:keepNext w:val="0"/>
              <w:keepLines w:val="0"/>
              <w:widowControl w:val="0"/>
              <w:rPr>
                <w:rFonts w:eastAsia="Calibri"/>
              </w:rPr>
            </w:pPr>
          </w:p>
        </w:tc>
        <w:tc>
          <w:tcPr>
            <w:tcW w:w="565" w:type="dxa"/>
            <w:shd w:val="clear" w:color="auto" w:fill="auto"/>
          </w:tcPr>
          <w:p w14:paraId="40EA6DE5" w14:textId="77777777" w:rsidR="00784A32" w:rsidRPr="0015688A" w:rsidRDefault="00784A32" w:rsidP="00354887">
            <w:pPr>
              <w:pStyle w:val="TAC"/>
              <w:keepNext w:val="0"/>
              <w:keepLines w:val="0"/>
              <w:widowControl w:val="0"/>
              <w:rPr>
                <w:rFonts w:eastAsia="Calibri"/>
                <w:szCs w:val="22"/>
              </w:rPr>
            </w:pPr>
            <w:r w:rsidRPr="0015688A">
              <w:t>-</w:t>
            </w:r>
          </w:p>
        </w:tc>
        <w:tc>
          <w:tcPr>
            <w:tcW w:w="850" w:type="dxa"/>
            <w:shd w:val="clear" w:color="auto" w:fill="auto"/>
          </w:tcPr>
          <w:p w14:paraId="7C86B557" w14:textId="77777777" w:rsidR="00784A32" w:rsidRPr="0015688A" w:rsidRDefault="00784A32" w:rsidP="00354887">
            <w:pPr>
              <w:pStyle w:val="TAC"/>
              <w:keepNext w:val="0"/>
              <w:keepLines w:val="0"/>
              <w:widowControl w:val="0"/>
              <w:rPr>
                <w:rFonts w:eastAsia="Calibri"/>
              </w:rPr>
            </w:pPr>
            <w:r w:rsidRPr="0015688A">
              <w:t>-</w:t>
            </w:r>
          </w:p>
        </w:tc>
      </w:tr>
      <w:tr w:rsidR="00784A32" w:rsidRPr="0015688A" w14:paraId="6550AD97" w14:textId="77777777" w:rsidTr="00354887">
        <w:tc>
          <w:tcPr>
            <w:tcW w:w="534" w:type="dxa"/>
            <w:shd w:val="clear" w:color="auto" w:fill="auto"/>
          </w:tcPr>
          <w:p w14:paraId="166D4CBD" w14:textId="77777777" w:rsidR="00784A32" w:rsidRPr="0015688A" w:rsidRDefault="00784A32" w:rsidP="00354887">
            <w:pPr>
              <w:pStyle w:val="TAC"/>
              <w:keepNext w:val="0"/>
              <w:keepLines w:val="0"/>
              <w:widowControl w:val="0"/>
            </w:pPr>
            <w:r w:rsidRPr="0015688A">
              <w:t>2</w:t>
            </w:r>
          </w:p>
        </w:tc>
        <w:tc>
          <w:tcPr>
            <w:tcW w:w="3968" w:type="dxa"/>
            <w:shd w:val="clear" w:color="auto" w:fill="auto"/>
          </w:tcPr>
          <w:p w14:paraId="7A25A7C1" w14:textId="77777777" w:rsidR="00784A32" w:rsidRPr="0015688A" w:rsidRDefault="00784A32" w:rsidP="00354887">
            <w:pPr>
              <w:pStyle w:val="TAL"/>
              <w:keepNext w:val="0"/>
              <w:keepLines w:val="0"/>
              <w:widowControl w:val="0"/>
              <w:rPr>
                <w:rFonts w:eastAsia="Calibri"/>
              </w:rPr>
            </w:pPr>
            <w:r w:rsidRPr="0015688A">
              <w:t>Check: Does the UE (MCVideo Client) send a SIP INVITE message to the Server?</w:t>
            </w:r>
          </w:p>
        </w:tc>
        <w:tc>
          <w:tcPr>
            <w:tcW w:w="708" w:type="dxa"/>
            <w:shd w:val="clear" w:color="auto" w:fill="auto"/>
          </w:tcPr>
          <w:p w14:paraId="11A180B1" w14:textId="77777777" w:rsidR="00784A32" w:rsidRPr="0015688A" w:rsidRDefault="00784A32" w:rsidP="00354887">
            <w:pPr>
              <w:pStyle w:val="TAC"/>
              <w:keepNext w:val="0"/>
              <w:keepLines w:val="0"/>
              <w:widowControl w:val="0"/>
              <w:rPr>
                <w:rFonts w:eastAsia="Calibri"/>
                <w:szCs w:val="22"/>
              </w:rPr>
            </w:pPr>
            <w:r w:rsidRPr="0015688A">
              <w:t>--&gt;</w:t>
            </w:r>
          </w:p>
        </w:tc>
        <w:tc>
          <w:tcPr>
            <w:tcW w:w="2978" w:type="dxa"/>
            <w:shd w:val="clear" w:color="auto" w:fill="auto"/>
          </w:tcPr>
          <w:p w14:paraId="7BD2B73A" w14:textId="77777777" w:rsidR="00784A32" w:rsidRPr="0015688A" w:rsidRDefault="00784A32" w:rsidP="00354887">
            <w:pPr>
              <w:pStyle w:val="TAL"/>
              <w:keepNext w:val="0"/>
              <w:keepLines w:val="0"/>
              <w:widowControl w:val="0"/>
              <w:rPr>
                <w:rFonts w:eastAsia="Calibri"/>
              </w:rPr>
            </w:pPr>
            <w:r w:rsidRPr="0015688A">
              <w:t>SIP INVITE</w:t>
            </w:r>
          </w:p>
        </w:tc>
        <w:tc>
          <w:tcPr>
            <w:tcW w:w="565" w:type="dxa"/>
            <w:shd w:val="clear" w:color="auto" w:fill="auto"/>
          </w:tcPr>
          <w:p w14:paraId="5DCC1D5C" w14:textId="77777777" w:rsidR="00784A32" w:rsidRPr="0015688A" w:rsidRDefault="00784A32" w:rsidP="00354887">
            <w:pPr>
              <w:pStyle w:val="TAC"/>
              <w:keepNext w:val="0"/>
              <w:keepLines w:val="0"/>
              <w:widowControl w:val="0"/>
              <w:rPr>
                <w:rFonts w:eastAsia="Calibri"/>
                <w:szCs w:val="22"/>
              </w:rPr>
            </w:pPr>
            <w:r w:rsidRPr="0015688A">
              <w:rPr>
                <w:rStyle w:val="CommentReference"/>
                <w:rFonts w:eastAsia="Calibri" w:cs="Arial"/>
                <w:sz w:val="18"/>
                <w:szCs w:val="18"/>
              </w:rPr>
              <w:t>1</w:t>
            </w:r>
          </w:p>
        </w:tc>
        <w:tc>
          <w:tcPr>
            <w:tcW w:w="850" w:type="dxa"/>
            <w:shd w:val="clear" w:color="auto" w:fill="auto"/>
          </w:tcPr>
          <w:p w14:paraId="7A8F44D6" w14:textId="77777777" w:rsidR="00784A32" w:rsidRPr="0015688A" w:rsidRDefault="00784A32" w:rsidP="00354887">
            <w:pPr>
              <w:pStyle w:val="TAC"/>
              <w:keepNext w:val="0"/>
              <w:keepLines w:val="0"/>
              <w:widowControl w:val="0"/>
              <w:rPr>
                <w:rFonts w:eastAsia="Calibri"/>
              </w:rPr>
            </w:pPr>
            <w:r w:rsidRPr="0015688A">
              <w:t>P</w:t>
            </w:r>
          </w:p>
        </w:tc>
      </w:tr>
      <w:tr w:rsidR="00784A32" w:rsidRPr="0015688A" w14:paraId="003560C4" w14:textId="77777777" w:rsidTr="00354887">
        <w:tc>
          <w:tcPr>
            <w:tcW w:w="534" w:type="dxa"/>
            <w:shd w:val="clear" w:color="auto" w:fill="auto"/>
          </w:tcPr>
          <w:p w14:paraId="632070C4" w14:textId="77777777" w:rsidR="00784A32" w:rsidRPr="0015688A" w:rsidRDefault="00784A32" w:rsidP="00354887">
            <w:pPr>
              <w:pStyle w:val="TAC"/>
              <w:keepNext w:val="0"/>
              <w:keepLines w:val="0"/>
              <w:widowControl w:val="0"/>
            </w:pPr>
            <w:r w:rsidRPr="0015688A">
              <w:t>3</w:t>
            </w:r>
          </w:p>
        </w:tc>
        <w:tc>
          <w:tcPr>
            <w:tcW w:w="3968" w:type="dxa"/>
            <w:shd w:val="clear" w:color="auto" w:fill="auto"/>
          </w:tcPr>
          <w:p w14:paraId="6E92F328" w14:textId="77777777" w:rsidR="00784A32" w:rsidRPr="0015688A" w:rsidRDefault="00784A32" w:rsidP="00354887">
            <w:pPr>
              <w:pStyle w:val="TAL"/>
              <w:keepNext w:val="0"/>
              <w:keepLines w:val="0"/>
              <w:widowControl w:val="0"/>
              <w:rPr>
                <w:rFonts w:eastAsia="Calibri"/>
              </w:rPr>
            </w:pPr>
            <w:r w:rsidRPr="0015688A">
              <w:t>The SS (MCVideo Server) sends a SIP 100 (Trying) message in response.</w:t>
            </w:r>
          </w:p>
        </w:tc>
        <w:tc>
          <w:tcPr>
            <w:tcW w:w="708" w:type="dxa"/>
            <w:shd w:val="clear" w:color="auto" w:fill="auto"/>
          </w:tcPr>
          <w:p w14:paraId="16872B36" w14:textId="77777777" w:rsidR="00784A32" w:rsidRPr="0015688A" w:rsidRDefault="00784A32" w:rsidP="00354887">
            <w:pPr>
              <w:pStyle w:val="TAC"/>
              <w:keepNext w:val="0"/>
              <w:keepLines w:val="0"/>
              <w:widowControl w:val="0"/>
              <w:rPr>
                <w:rFonts w:eastAsia="Calibri"/>
                <w:szCs w:val="22"/>
              </w:rPr>
            </w:pPr>
            <w:r w:rsidRPr="0015688A">
              <w:t>&lt;--</w:t>
            </w:r>
          </w:p>
        </w:tc>
        <w:tc>
          <w:tcPr>
            <w:tcW w:w="2978" w:type="dxa"/>
            <w:shd w:val="clear" w:color="auto" w:fill="auto"/>
          </w:tcPr>
          <w:p w14:paraId="5A917CD3" w14:textId="77777777" w:rsidR="00784A32" w:rsidRPr="0015688A" w:rsidRDefault="00784A32" w:rsidP="00354887">
            <w:pPr>
              <w:pStyle w:val="TAL"/>
              <w:keepNext w:val="0"/>
              <w:keepLines w:val="0"/>
              <w:widowControl w:val="0"/>
              <w:rPr>
                <w:rFonts w:eastAsia="Calibri"/>
              </w:rPr>
            </w:pPr>
            <w:r w:rsidRPr="0015688A">
              <w:t>SIP 100 (Trying)</w:t>
            </w:r>
          </w:p>
        </w:tc>
        <w:tc>
          <w:tcPr>
            <w:tcW w:w="565" w:type="dxa"/>
            <w:shd w:val="clear" w:color="auto" w:fill="auto"/>
          </w:tcPr>
          <w:p w14:paraId="1A6E8C10" w14:textId="77777777" w:rsidR="00784A32" w:rsidRPr="0015688A" w:rsidRDefault="00784A32" w:rsidP="00354887">
            <w:pPr>
              <w:pStyle w:val="TAC"/>
              <w:keepNext w:val="0"/>
              <w:keepLines w:val="0"/>
              <w:widowControl w:val="0"/>
              <w:rPr>
                <w:rFonts w:eastAsia="Calibri"/>
                <w:szCs w:val="22"/>
              </w:rPr>
            </w:pPr>
            <w:r w:rsidRPr="0015688A">
              <w:t>-</w:t>
            </w:r>
          </w:p>
        </w:tc>
        <w:tc>
          <w:tcPr>
            <w:tcW w:w="850" w:type="dxa"/>
            <w:shd w:val="clear" w:color="auto" w:fill="auto"/>
          </w:tcPr>
          <w:p w14:paraId="1DFFFA63" w14:textId="77777777" w:rsidR="00784A32" w:rsidRPr="0015688A" w:rsidRDefault="00784A32" w:rsidP="00354887">
            <w:pPr>
              <w:pStyle w:val="TAC"/>
              <w:keepNext w:val="0"/>
              <w:keepLines w:val="0"/>
              <w:widowControl w:val="0"/>
              <w:rPr>
                <w:rFonts w:eastAsia="Calibri"/>
              </w:rPr>
            </w:pPr>
            <w:r w:rsidRPr="0015688A">
              <w:t>-</w:t>
            </w:r>
          </w:p>
        </w:tc>
      </w:tr>
      <w:tr w:rsidR="00784A32" w:rsidRPr="0015688A" w14:paraId="7103090F" w14:textId="77777777" w:rsidTr="00354887">
        <w:tc>
          <w:tcPr>
            <w:tcW w:w="534" w:type="dxa"/>
            <w:shd w:val="clear" w:color="auto" w:fill="auto"/>
          </w:tcPr>
          <w:p w14:paraId="1ACDE68B" w14:textId="77777777" w:rsidR="00784A32" w:rsidRPr="0015688A" w:rsidRDefault="00784A32" w:rsidP="00354887">
            <w:pPr>
              <w:pStyle w:val="TAC"/>
              <w:keepNext w:val="0"/>
              <w:keepLines w:val="0"/>
              <w:widowControl w:val="0"/>
            </w:pPr>
            <w:r w:rsidRPr="0015688A">
              <w:t>4</w:t>
            </w:r>
          </w:p>
        </w:tc>
        <w:tc>
          <w:tcPr>
            <w:tcW w:w="3968" w:type="dxa"/>
            <w:shd w:val="clear" w:color="auto" w:fill="auto"/>
          </w:tcPr>
          <w:p w14:paraId="681223D5" w14:textId="77777777" w:rsidR="00784A32" w:rsidRPr="0015688A" w:rsidRDefault="00784A32" w:rsidP="00354887">
            <w:pPr>
              <w:pStyle w:val="TAL"/>
              <w:keepNext w:val="0"/>
              <w:keepLines w:val="0"/>
              <w:widowControl w:val="0"/>
              <w:rPr>
                <w:rFonts w:eastAsia="Calibri"/>
              </w:rPr>
            </w:pPr>
            <w:r w:rsidRPr="0015688A">
              <w:t xml:space="preserve">The SS (MCVideo Server) sends a SIP 200 (OK) from the Server. </w:t>
            </w:r>
          </w:p>
        </w:tc>
        <w:tc>
          <w:tcPr>
            <w:tcW w:w="708" w:type="dxa"/>
            <w:shd w:val="clear" w:color="auto" w:fill="auto"/>
          </w:tcPr>
          <w:p w14:paraId="1AF59998" w14:textId="77777777" w:rsidR="00784A32" w:rsidRPr="0015688A" w:rsidRDefault="00784A32" w:rsidP="00354887">
            <w:pPr>
              <w:pStyle w:val="TAC"/>
              <w:keepNext w:val="0"/>
              <w:keepLines w:val="0"/>
              <w:widowControl w:val="0"/>
              <w:rPr>
                <w:rFonts w:eastAsia="Calibri"/>
                <w:szCs w:val="22"/>
              </w:rPr>
            </w:pPr>
            <w:r w:rsidRPr="0015688A">
              <w:t>&lt;--</w:t>
            </w:r>
          </w:p>
        </w:tc>
        <w:tc>
          <w:tcPr>
            <w:tcW w:w="2978" w:type="dxa"/>
            <w:shd w:val="clear" w:color="auto" w:fill="auto"/>
          </w:tcPr>
          <w:p w14:paraId="5B120F52" w14:textId="77777777" w:rsidR="00784A32" w:rsidRPr="0015688A" w:rsidRDefault="00784A32" w:rsidP="00354887">
            <w:pPr>
              <w:pStyle w:val="TAL"/>
              <w:keepNext w:val="0"/>
              <w:keepLines w:val="0"/>
              <w:widowControl w:val="0"/>
              <w:rPr>
                <w:rFonts w:eastAsia="Calibri"/>
              </w:rPr>
            </w:pPr>
            <w:r w:rsidRPr="0015688A">
              <w:t>SIP 200 (OK)</w:t>
            </w:r>
          </w:p>
        </w:tc>
        <w:tc>
          <w:tcPr>
            <w:tcW w:w="565" w:type="dxa"/>
            <w:shd w:val="clear" w:color="auto" w:fill="auto"/>
          </w:tcPr>
          <w:p w14:paraId="5EE291FB" w14:textId="77777777" w:rsidR="00784A32" w:rsidRPr="0015688A" w:rsidRDefault="00784A32" w:rsidP="00354887">
            <w:pPr>
              <w:pStyle w:val="TAC"/>
              <w:keepNext w:val="0"/>
              <w:keepLines w:val="0"/>
              <w:widowControl w:val="0"/>
              <w:rPr>
                <w:rFonts w:eastAsia="Calibri"/>
                <w:szCs w:val="22"/>
              </w:rPr>
            </w:pPr>
            <w:r w:rsidRPr="0015688A">
              <w:t>-</w:t>
            </w:r>
          </w:p>
        </w:tc>
        <w:tc>
          <w:tcPr>
            <w:tcW w:w="850" w:type="dxa"/>
            <w:shd w:val="clear" w:color="auto" w:fill="auto"/>
          </w:tcPr>
          <w:p w14:paraId="3507382E" w14:textId="77777777" w:rsidR="00784A32" w:rsidRPr="0015688A" w:rsidRDefault="00784A32" w:rsidP="00354887">
            <w:pPr>
              <w:pStyle w:val="TAC"/>
              <w:keepNext w:val="0"/>
              <w:keepLines w:val="0"/>
              <w:widowControl w:val="0"/>
              <w:rPr>
                <w:rFonts w:eastAsia="Calibri"/>
              </w:rPr>
            </w:pPr>
            <w:r w:rsidRPr="0015688A">
              <w:t>-</w:t>
            </w:r>
          </w:p>
        </w:tc>
      </w:tr>
      <w:tr w:rsidR="00B93002" w:rsidRPr="0015688A" w14:paraId="386D79A1" w14:textId="77777777" w:rsidTr="00354887">
        <w:tc>
          <w:tcPr>
            <w:tcW w:w="534" w:type="dxa"/>
            <w:shd w:val="clear" w:color="auto" w:fill="auto"/>
          </w:tcPr>
          <w:p w14:paraId="1C7F882D" w14:textId="77777777" w:rsidR="00B93002" w:rsidRPr="0015688A" w:rsidRDefault="00B93002" w:rsidP="00B93002">
            <w:pPr>
              <w:pStyle w:val="TAC"/>
              <w:keepNext w:val="0"/>
              <w:keepLines w:val="0"/>
              <w:widowControl w:val="0"/>
            </w:pPr>
            <w:r w:rsidRPr="0015688A">
              <w:t>5</w:t>
            </w:r>
          </w:p>
        </w:tc>
        <w:tc>
          <w:tcPr>
            <w:tcW w:w="3968" w:type="dxa"/>
            <w:shd w:val="clear" w:color="auto" w:fill="auto"/>
          </w:tcPr>
          <w:p w14:paraId="6397E669" w14:textId="58B1E224" w:rsidR="00B93002" w:rsidRPr="0015688A" w:rsidRDefault="00B93002" w:rsidP="00B93002">
            <w:pPr>
              <w:pStyle w:val="TAL"/>
              <w:keepNext w:val="0"/>
              <w:keepLines w:val="0"/>
              <w:widowControl w:val="0"/>
              <w:rPr>
                <w:rFonts w:eastAsia="Calibri"/>
              </w:rPr>
            </w:pPr>
            <w:ins w:id="138" w:author="Kahn, Jason D. (Fed)" w:date="2021-08-24T16:43:00Z">
              <w:r w:rsidRPr="0015688A">
                <w:t xml:space="preserve">Check: Does </w:t>
              </w:r>
            </w:ins>
            <w:del w:id="139" w:author="Kahn, Jason D. (Fed)" w:date="2021-08-24T16:43:00Z">
              <w:r w:rsidRPr="0015688A" w:rsidDel="00B93002">
                <w:delText>T</w:delText>
              </w:r>
            </w:del>
            <w:ins w:id="140" w:author="Kahn, Jason D. (Fed)" w:date="2021-08-24T16:43:00Z">
              <w:r w:rsidRPr="0015688A">
                <w:t>t</w:t>
              </w:r>
            </w:ins>
            <w:r w:rsidRPr="0015688A">
              <w:t xml:space="preserve">he UE (MCVideo Client) </w:t>
            </w:r>
            <w:r w:rsidRPr="0015688A">
              <w:lastRenderedPageBreak/>
              <w:t>acknowledges the SIP 200 (OK) message</w:t>
            </w:r>
            <w:del w:id="141" w:author="Kahn, Jason D. (Fed)" w:date="2021-08-24T16:43:00Z">
              <w:r w:rsidRPr="0015688A" w:rsidDel="00B93002">
                <w:delText>.</w:delText>
              </w:r>
            </w:del>
            <w:ins w:id="142" w:author="Kahn, Jason D. (Fed)" w:date="2021-08-24T16:43:00Z">
              <w:r w:rsidRPr="0015688A">
                <w:t>?</w:t>
              </w:r>
            </w:ins>
          </w:p>
        </w:tc>
        <w:tc>
          <w:tcPr>
            <w:tcW w:w="708" w:type="dxa"/>
            <w:shd w:val="clear" w:color="auto" w:fill="auto"/>
          </w:tcPr>
          <w:p w14:paraId="556F2F99" w14:textId="77777777" w:rsidR="00B93002" w:rsidRPr="0015688A" w:rsidRDefault="00B93002" w:rsidP="00B93002">
            <w:pPr>
              <w:pStyle w:val="TAC"/>
              <w:keepNext w:val="0"/>
              <w:keepLines w:val="0"/>
              <w:widowControl w:val="0"/>
              <w:rPr>
                <w:rFonts w:eastAsia="Calibri"/>
                <w:szCs w:val="22"/>
              </w:rPr>
            </w:pPr>
            <w:r w:rsidRPr="0015688A">
              <w:lastRenderedPageBreak/>
              <w:t>--&gt;</w:t>
            </w:r>
          </w:p>
        </w:tc>
        <w:tc>
          <w:tcPr>
            <w:tcW w:w="2978" w:type="dxa"/>
            <w:shd w:val="clear" w:color="auto" w:fill="auto"/>
          </w:tcPr>
          <w:p w14:paraId="2581D82D" w14:textId="77777777" w:rsidR="00B93002" w:rsidRPr="0015688A" w:rsidRDefault="00B93002" w:rsidP="00B93002">
            <w:pPr>
              <w:pStyle w:val="TAL"/>
              <w:keepNext w:val="0"/>
              <w:keepLines w:val="0"/>
              <w:widowControl w:val="0"/>
              <w:rPr>
                <w:rFonts w:eastAsia="Calibri"/>
              </w:rPr>
            </w:pPr>
            <w:r w:rsidRPr="0015688A">
              <w:t>SIP ACK</w:t>
            </w:r>
          </w:p>
        </w:tc>
        <w:tc>
          <w:tcPr>
            <w:tcW w:w="565" w:type="dxa"/>
            <w:shd w:val="clear" w:color="auto" w:fill="auto"/>
          </w:tcPr>
          <w:p w14:paraId="014EF6CA" w14:textId="0E921093" w:rsidR="00B93002" w:rsidRPr="0015688A" w:rsidRDefault="00B93002" w:rsidP="00B93002">
            <w:pPr>
              <w:pStyle w:val="TAC"/>
              <w:keepNext w:val="0"/>
              <w:keepLines w:val="0"/>
              <w:widowControl w:val="0"/>
              <w:rPr>
                <w:rFonts w:eastAsia="Calibri"/>
                <w:szCs w:val="22"/>
              </w:rPr>
            </w:pPr>
            <w:ins w:id="143" w:author="Kahn, Jason D. (Fed)" w:date="2021-08-24T16:43:00Z">
              <w:r w:rsidRPr="0015688A">
                <w:rPr>
                  <w:rStyle w:val="CommentReference"/>
                  <w:rFonts w:eastAsia="Calibri" w:cs="Arial"/>
                  <w:sz w:val="18"/>
                  <w:szCs w:val="18"/>
                </w:rPr>
                <w:t>1</w:t>
              </w:r>
            </w:ins>
            <w:del w:id="144" w:author="Kahn, Jason D. (Fed)" w:date="2021-08-24T16:43:00Z">
              <w:r w:rsidRPr="0015688A" w:rsidDel="00E0642A">
                <w:delText>-</w:delText>
              </w:r>
            </w:del>
          </w:p>
        </w:tc>
        <w:tc>
          <w:tcPr>
            <w:tcW w:w="850" w:type="dxa"/>
            <w:shd w:val="clear" w:color="auto" w:fill="auto"/>
          </w:tcPr>
          <w:p w14:paraId="4D5E5EF3" w14:textId="5411F4FB" w:rsidR="00B93002" w:rsidRPr="0015688A" w:rsidRDefault="00B93002" w:rsidP="00B93002">
            <w:pPr>
              <w:pStyle w:val="TAC"/>
              <w:keepNext w:val="0"/>
              <w:keepLines w:val="0"/>
              <w:widowControl w:val="0"/>
              <w:rPr>
                <w:rFonts w:eastAsia="Calibri"/>
              </w:rPr>
            </w:pPr>
            <w:ins w:id="145" w:author="Kahn, Jason D. (Fed)" w:date="2021-08-24T16:43:00Z">
              <w:r w:rsidRPr="0015688A">
                <w:t>P</w:t>
              </w:r>
            </w:ins>
            <w:del w:id="146" w:author="Kahn, Jason D. (Fed)" w:date="2021-08-24T16:43:00Z">
              <w:r w:rsidRPr="0015688A" w:rsidDel="00E0642A">
                <w:delText>-</w:delText>
              </w:r>
            </w:del>
          </w:p>
        </w:tc>
      </w:tr>
      <w:tr w:rsidR="00784A32" w:rsidRPr="0015688A" w14:paraId="5CBCCE94" w14:textId="77777777" w:rsidTr="00354887">
        <w:tc>
          <w:tcPr>
            <w:tcW w:w="534" w:type="dxa"/>
            <w:shd w:val="clear" w:color="auto" w:fill="auto"/>
          </w:tcPr>
          <w:p w14:paraId="5ADFE343" w14:textId="77777777" w:rsidR="00784A32" w:rsidRPr="0015688A" w:rsidRDefault="00784A32" w:rsidP="00354887">
            <w:pPr>
              <w:pStyle w:val="TAC"/>
              <w:keepNext w:val="0"/>
              <w:keepLines w:val="0"/>
              <w:widowControl w:val="0"/>
            </w:pPr>
            <w:r w:rsidRPr="0015688A">
              <w:t>6</w:t>
            </w:r>
          </w:p>
        </w:tc>
        <w:tc>
          <w:tcPr>
            <w:tcW w:w="3968" w:type="dxa"/>
            <w:shd w:val="clear" w:color="auto" w:fill="auto"/>
          </w:tcPr>
          <w:p w14:paraId="5A1E7002" w14:textId="77777777" w:rsidR="00784A32" w:rsidRPr="0015688A" w:rsidRDefault="00784A32" w:rsidP="00354887">
            <w:pPr>
              <w:pStyle w:val="TAL"/>
              <w:keepNext w:val="0"/>
              <w:keepLines w:val="0"/>
              <w:widowControl w:val="0"/>
              <w:rPr>
                <w:rFonts w:eastAsia="Calibri"/>
              </w:rPr>
            </w:pPr>
            <w:r w:rsidRPr="0015688A">
              <w:t>The SS (MCVideo Server) sends a Transmission Granted message.</w:t>
            </w:r>
          </w:p>
        </w:tc>
        <w:tc>
          <w:tcPr>
            <w:tcW w:w="708" w:type="dxa"/>
            <w:shd w:val="clear" w:color="auto" w:fill="auto"/>
          </w:tcPr>
          <w:p w14:paraId="5CBBE16E" w14:textId="77777777" w:rsidR="00784A32" w:rsidRPr="0015688A" w:rsidRDefault="00784A32" w:rsidP="00354887">
            <w:pPr>
              <w:pStyle w:val="TAC"/>
              <w:keepNext w:val="0"/>
              <w:keepLines w:val="0"/>
              <w:widowControl w:val="0"/>
              <w:rPr>
                <w:rFonts w:eastAsia="Calibri"/>
                <w:szCs w:val="22"/>
              </w:rPr>
            </w:pPr>
            <w:r w:rsidRPr="0015688A">
              <w:t>&lt;--</w:t>
            </w:r>
          </w:p>
        </w:tc>
        <w:tc>
          <w:tcPr>
            <w:tcW w:w="2978" w:type="dxa"/>
            <w:shd w:val="clear" w:color="auto" w:fill="auto"/>
          </w:tcPr>
          <w:p w14:paraId="2EC41799" w14:textId="77777777" w:rsidR="00784A32" w:rsidRPr="0015688A" w:rsidRDefault="00784A32" w:rsidP="00354887">
            <w:pPr>
              <w:pStyle w:val="TAL"/>
              <w:keepNext w:val="0"/>
              <w:keepLines w:val="0"/>
              <w:widowControl w:val="0"/>
              <w:rPr>
                <w:rFonts w:eastAsia="Calibri"/>
              </w:rPr>
            </w:pPr>
            <w:r w:rsidRPr="0015688A">
              <w:t>Transmission Granted</w:t>
            </w:r>
          </w:p>
        </w:tc>
        <w:tc>
          <w:tcPr>
            <w:tcW w:w="565" w:type="dxa"/>
            <w:shd w:val="clear" w:color="auto" w:fill="auto"/>
          </w:tcPr>
          <w:p w14:paraId="33CA0BDE" w14:textId="77777777" w:rsidR="00784A32" w:rsidRPr="0015688A" w:rsidRDefault="00784A32" w:rsidP="00354887">
            <w:pPr>
              <w:pStyle w:val="TAC"/>
              <w:keepNext w:val="0"/>
              <w:keepLines w:val="0"/>
              <w:widowControl w:val="0"/>
              <w:rPr>
                <w:rFonts w:eastAsia="Calibri"/>
                <w:szCs w:val="22"/>
              </w:rPr>
            </w:pPr>
            <w:r w:rsidRPr="0015688A">
              <w:t>-</w:t>
            </w:r>
          </w:p>
        </w:tc>
        <w:tc>
          <w:tcPr>
            <w:tcW w:w="850" w:type="dxa"/>
            <w:shd w:val="clear" w:color="auto" w:fill="auto"/>
          </w:tcPr>
          <w:p w14:paraId="693621D5" w14:textId="77777777" w:rsidR="00784A32" w:rsidRPr="0015688A" w:rsidRDefault="00784A32" w:rsidP="00354887">
            <w:pPr>
              <w:pStyle w:val="TAC"/>
              <w:keepNext w:val="0"/>
              <w:keepLines w:val="0"/>
              <w:widowControl w:val="0"/>
              <w:rPr>
                <w:rFonts w:eastAsia="Calibri"/>
              </w:rPr>
            </w:pPr>
            <w:r w:rsidRPr="0015688A">
              <w:t>-</w:t>
            </w:r>
          </w:p>
        </w:tc>
      </w:tr>
      <w:tr w:rsidR="00784A32" w:rsidRPr="0015688A" w14:paraId="2A75D850" w14:textId="77777777" w:rsidTr="00354887">
        <w:tc>
          <w:tcPr>
            <w:tcW w:w="534" w:type="dxa"/>
            <w:shd w:val="clear" w:color="auto" w:fill="auto"/>
          </w:tcPr>
          <w:p w14:paraId="524DFAAD" w14:textId="77777777" w:rsidR="00784A32" w:rsidRPr="0015688A" w:rsidRDefault="00784A32" w:rsidP="00354887">
            <w:pPr>
              <w:pStyle w:val="TAC"/>
              <w:keepNext w:val="0"/>
              <w:keepLines w:val="0"/>
              <w:widowControl w:val="0"/>
            </w:pPr>
            <w:r w:rsidRPr="0015688A">
              <w:t>7</w:t>
            </w:r>
          </w:p>
        </w:tc>
        <w:tc>
          <w:tcPr>
            <w:tcW w:w="3968" w:type="dxa"/>
            <w:shd w:val="clear" w:color="auto" w:fill="auto"/>
          </w:tcPr>
          <w:p w14:paraId="1496A2CE" w14:textId="77777777" w:rsidR="00784A32" w:rsidRPr="0015688A" w:rsidRDefault="00784A32" w:rsidP="00354887">
            <w:pPr>
              <w:pStyle w:val="TAL"/>
              <w:keepNext w:val="0"/>
              <w:keepLines w:val="0"/>
              <w:widowControl w:val="0"/>
              <w:rPr>
                <w:rFonts w:eastAsia="Calibri"/>
              </w:rPr>
            </w:pPr>
            <w:r w:rsidRPr="0015688A">
              <w:t xml:space="preserve">Check: Does the UE (MCVideo Client) </w:t>
            </w:r>
            <w:r w:rsidRPr="0015688A">
              <w:rPr>
                <w:rFonts w:eastAsia="Calibri"/>
              </w:rPr>
              <w:t>send a Transmission Control Ack message in response to the Transmission Granted message?</w:t>
            </w:r>
          </w:p>
        </w:tc>
        <w:tc>
          <w:tcPr>
            <w:tcW w:w="708" w:type="dxa"/>
            <w:shd w:val="clear" w:color="auto" w:fill="auto"/>
          </w:tcPr>
          <w:p w14:paraId="71F07826" w14:textId="77777777" w:rsidR="00784A32" w:rsidRPr="0015688A" w:rsidRDefault="00784A32" w:rsidP="00354887">
            <w:pPr>
              <w:pStyle w:val="TAC"/>
              <w:keepNext w:val="0"/>
              <w:keepLines w:val="0"/>
              <w:widowControl w:val="0"/>
              <w:rPr>
                <w:rFonts w:eastAsia="Calibri"/>
                <w:szCs w:val="22"/>
              </w:rPr>
            </w:pPr>
            <w:r w:rsidRPr="0015688A">
              <w:t>--&gt;</w:t>
            </w:r>
          </w:p>
        </w:tc>
        <w:tc>
          <w:tcPr>
            <w:tcW w:w="2978" w:type="dxa"/>
            <w:shd w:val="clear" w:color="auto" w:fill="auto"/>
          </w:tcPr>
          <w:p w14:paraId="313E364D" w14:textId="77777777" w:rsidR="00784A32" w:rsidRPr="0015688A" w:rsidRDefault="00784A32" w:rsidP="00354887">
            <w:pPr>
              <w:pStyle w:val="TAL"/>
              <w:keepNext w:val="0"/>
              <w:keepLines w:val="0"/>
              <w:widowControl w:val="0"/>
              <w:rPr>
                <w:rFonts w:eastAsia="Calibri"/>
              </w:rPr>
            </w:pPr>
            <w:r w:rsidRPr="0015688A">
              <w:t xml:space="preserve">Transmission Control Ack </w:t>
            </w:r>
          </w:p>
        </w:tc>
        <w:tc>
          <w:tcPr>
            <w:tcW w:w="565" w:type="dxa"/>
            <w:shd w:val="clear" w:color="auto" w:fill="auto"/>
          </w:tcPr>
          <w:p w14:paraId="3AB60269" w14:textId="77777777" w:rsidR="00784A32" w:rsidRPr="0015688A" w:rsidRDefault="00784A32" w:rsidP="00354887">
            <w:pPr>
              <w:pStyle w:val="TAC"/>
              <w:keepNext w:val="0"/>
              <w:keepLines w:val="0"/>
              <w:widowControl w:val="0"/>
              <w:rPr>
                <w:rFonts w:eastAsia="Calibri"/>
                <w:szCs w:val="22"/>
              </w:rPr>
            </w:pPr>
            <w:r w:rsidRPr="0015688A">
              <w:t>1</w:t>
            </w:r>
          </w:p>
        </w:tc>
        <w:tc>
          <w:tcPr>
            <w:tcW w:w="850" w:type="dxa"/>
            <w:shd w:val="clear" w:color="auto" w:fill="auto"/>
          </w:tcPr>
          <w:p w14:paraId="73875932" w14:textId="77777777" w:rsidR="00784A32" w:rsidRPr="0015688A" w:rsidRDefault="00784A32" w:rsidP="00354887">
            <w:pPr>
              <w:pStyle w:val="TAC"/>
              <w:keepNext w:val="0"/>
              <w:keepLines w:val="0"/>
              <w:widowControl w:val="0"/>
              <w:rPr>
                <w:rFonts w:eastAsia="Calibri"/>
              </w:rPr>
            </w:pPr>
            <w:r w:rsidRPr="0015688A">
              <w:t>P</w:t>
            </w:r>
          </w:p>
        </w:tc>
      </w:tr>
      <w:tr w:rsidR="00784A32" w:rsidRPr="0015688A" w14:paraId="7D2CEE1E" w14:textId="77777777" w:rsidTr="00354887">
        <w:tc>
          <w:tcPr>
            <w:tcW w:w="534" w:type="dxa"/>
            <w:shd w:val="clear" w:color="auto" w:fill="auto"/>
          </w:tcPr>
          <w:p w14:paraId="05F8465D" w14:textId="77777777" w:rsidR="00784A32" w:rsidRPr="0015688A" w:rsidRDefault="00784A32" w:rsidP="00354887">
            <w:pPr>
              <w:pStyle w:val="TAC"/>
              <w:keepNext w:val="0"/>
              <w:keepLines w:val="0"/>
              <w:widowControl w:val="0"/>
            </w:pPr>
            <w:r w:rsidRPr="0015688A">
              <w:t>8</w:t>
            </w:r>
          </w:p>
        </w:tc>
        <w:tc>
          <w:tcPr>
            <w:tcW w:w="3968" w:type="dxa"/>
            <w:shd w:val="clear" w:color="auto" w:fill="auto"/>
          </w:tcPr>
          <w:p w14:paraId="20B01456" w14:textId="77777777" w:rsidR="00784A32" w:rsidRPr="0015688A" w:rsidRDefault="00784A32" w:rsidP="00354887">
            <w:pPr>
              <w:pStyle w:val="TAL"/>
              <w:keepNext w:val="0"/>
              <w:keepLines w:val="0"/>
              <w:widowControl w:val="0"/>
            </w:pPr>
            <w:r w:rsidRPr="0015688A">
              <w:t>Check: Does the UE (MCVideo Client) notify the user that the call has been successfully established?</w:t>
            </w:r>
          </w:p>
          <w:p w14:paraId="1E08E3B6" w14:textId="754F2CEC" w:rsidR="00784A32" w:rsidRPr="0015688A" w:rsidRDefault="00B93002" w:rsidP="00354887">
            <w:pPr>
              <w:pStyle w:val="TAL"/>
              <w:keepNext w:val="0"/>
              <w:keepLines w:val="0"/>
              <w:widowControl w:val="0"/>
            </w:pPr>
            <w:ins w:id="147" w:author="Kahn, Jason D. (Fed)" w:date="2021-08-24T16:44:00Z">
              <w:r w:rsidRPr="0015688A">
                <w:t>(NOTE 1)</w:t>
              </w:r>
            </w:ins>
            <w:del w:id="148" w:author="Kahn, Jason D. (Fed)" w:date="2021-08-24T16:44:00Z">
              <w:r w:rsidR="00784A32" w:rsidRPr="0015688A" w:rsidDel="00B93002">
                <w:delText>NOTE: This is expected to be done via a suitable implementation-dependent MMI.</w:delText>
              </w:r>
            </w:del>
          </w:p>
        </w:tc>
        <w:tc>
          <w:tcPr>
            <w:tcW w:w="708" w:type="dxa"/>
            <w:shd w:val="clear" w:color="auto" w:fill="auto"/>
          </w:tcPr>
          <w:p w14:paraId="561486FF" w14:textId="77777777" w:rsidR="00784A32" w:rsidRPr="0015688A" w:rsidRDefault="00784A32" w:rsidP="00354887">
            <w:pPr>
              <w:pStyle w:val="TAC"/>
              <w:keepNext w:val="0"/>
              <w:keepLines w:val="0"/>
              <w:widowControl w:val="0"/>
            </w:pPr>
            <w:r w:rsidRPr="0015688A">
              <w:t>-</w:t>
            </w:r>
          </w:p>
        </w:tc>
        <w:tc>
          <w:tcPr>
            <w:tcW w:w="2978" w:type="dxa"/>
            <w:shd w:val="clear" w:color="auto" w:fill="auto"/>
          </w:tcPr>
          <w:p w14:paraId="6C8BC238" w14:textId="77777777" w:rsidR="00784A32" w:rsidRPr="0015688A" w:rsidRDefault="00784A32" w:rsidP="00354887">
            <w:pPr>
              <w:pStyle w:val="TAL"/>
              <w:keepNext w:val="0"/>
              <w:keepLines w:val="0"/>
              <w:widowControl w:val="0"/>
            </w:pPr>
            <w:r w:rsidRPr="0015688A">
              <w:t>-</w:t>
            </w:r>
          </w:p>
        </w:tc>
        <w:tc>
          <w:tcPr>
            <w:tcW w:w="565" w:type="dxa"/>
            <w:shd w:val="clear" w:color="auto" w:fill="auto"/>
          </w:tcPr>
          <w:p w14:paraId="48A6D987" w14:textId="77777777" w:rsidR="00784A32" w:rsidRPr="0015688A" w:rsidRDefault="00784A32" w:rsidP="00354887">
            <w:pPr>
              <w:pStyle w:val="TAC"/>
              <w:keepNext w:val="0"/>
              <w:keepLines w:val="0"/>
              <w:widowControl w:val="0"/>
            </w:pPr>
            <w:r w:rsidRPr="0015688A">
              <w:rPr>
                <w:rStyle w:val="CommentReference"/>
                <w:rFonts w:eastAsia="Calibri" w:cs="Arial"/>
                <w:sz w:val="18"/>
                <w:szCs w:val="18"/>
              </w:rPr>
              <w:t>1</w:t>
            </w:r>
          </w:p>
        </w:tc>
        <w:tc>
          <w:tcPr>
            <w:tcW w:w="850" w:type="dxa"/>
            <w:shd w:val="clear" w:color="auto" w:fill="auto"/>
          </w:tcPr>
          <w:p w14:paraId="43F3DB32" w14:textId="77777777" w:rsidR="00784A32" w:rsidRPr="0015688A" w:rsidRDefault="00784A32" w:rsidP="00354887">
            <w:pPr>
              <w:pStyle w:val="TAC"/>
              <w:keepNext w:val="0"/>
              <w:keepLines w:val="0"/>
              <w:widowControl w:val="0"/>
            </w:pPr>
            <w:r w:rsidRPr="0015688A">
              <w:t>P</w:t>
            </w:r>
          </w:p>
        </w:tc>
      </w:tr>
      <w:tr w:rsidR="00784A32" w:rsidRPr="0015688A" w14:paraId="7E17EAFF" w14:textId="77777777" w:rsidTr="00354887">
        <w:tc>
          <w:tcPr>
            <w:tcW w:w="534" w:type="dxa"/>
            <w:shd w:val="clear" w:color="auto" w:fill="auto"/>
          </w:tcPr>
          <w:p w14:paraId="3FB7F6C0" w14:textId="77777777" w:rsidR="00784A32" w:rsidRPr="0015688A" w:rsidRDefault="00784A32" w:rsidP="00354887">
            <w:pPr>
              <w:pStyle w:val="TAC"/>
              <w:keepNext w:val="0"/>
              <w:keepLines w:val="0"/>
              <w:widowControl w:val="0"/>
            </w:pPr>
            <w:r w:rsidRPr="0015688A">
              <w:t>9</w:t>
            </w:r>
          </w:p>
        </w:tc>
        <w:tc>
          <w:tcPr>
            <w:tcW w:w="3968" w:type="dxa"/>
            <w:shd w:val="clear" w:color="auto" w:fill="auto"/>
          </w:tcPr>
          <w:p w14:paraId="0F81F55A" w14:textId="77777777" w:rsidR="00784A32" w:rsidRPr="0015688A" w:rsidRDefault="00784A32" w:rsidP="00354887">
            <w:pPr>
              <w:pStyle w:val="TAL"/>
              <w:keepNext w:val="0"/>
              <w:keepLines w:val="0"/>
              <w:widowControl w:val="0"/>
              <w:rPr>
                <w:rFonts w:eastAsia="Calibri"/>
              </w:rPr>
            </w:pPr>
            <w:r w:rsidRPr="0015688A">
              <w:rPr>
                <w:rFonts w:eastAsia="Calibri"/>
              </w:rPr>
              <w:t>Make the MCVideo User request upgrade of the ongoing On-Demand Pre-arranged Chat Group Call to MCVideo Emergency Chat Group Call with explicit request for Transmission Control (implicit Transmission Control).</w:t>
            </w:r>
          </w:p>
          <w:p w14:paraId="07AE29C2" w14:textId="39057FE1" w:rsidR="00784A32" w:rsidRPr="0015688A" w:rsidRDefault="00B93002" w:rsidP="00354887">
            <w:pPr>
              <w:pStyle w:val="TAL"/>
              <w:keepNext w:val="0"/>
              <w:keepLines w:val="0"/>
              <w:widowControl w:val="0"/>
              <w:rPr>
                <w:rFonts w:eastAsia="Calibri"/>
              </w:rPr>
            </w:pPr>
            <w:ins w:id="149" w:author="Kahn, Jason D. (Fed)" w:date="2021-08-24T16:44:00Z">
              <w:r w:rsidRPr="0015688A">
                <w:t>(NOTE 1)</w:t>
              </w:r>
            </w:ins>
            <w:del w:id="150" w:author="Kahn, Jason D. (Fed)" w:date="2021-08-24T16:44:00Z">
              <w:r w:rsidR="00784A32" w:rsidRPr="0015688A" w:rsidDel="00B93002">
                <w:rPr>
                  <w:rFonts w:eastAsia="Calibri"/>
                </w:rPr>
                <w:delText>NOTE: This action is expected to be done via a suitable implementation-dependent MMI.</w:delText>
              </w:r>
            </w:del>
          </w:p>
        </w:tc>
        <w:tc>
          <w:tcPr>
            <w:tcW w:w="708" w:type="dxa"/>
            <w:shd w:val="clear" w:color="auto" w:fill="auto"/>
          </w:tcPr>
          <w:p w14:paraId="3F84A376" w14:textId="77777777" w:rsidR="00784A32" w:rsidRPr="0015688A" w:rsidRDefault="00784A32" w:rsidP="00354887">
            <w:pPr>
              <w:pStyle w:val="TAC"/>
              <w:keepNext w:val="0"/>
              <w:keepLines w:val="0"/>
              <w:widowControl w:val="0"/>
              <w:rPr>
                <w:rFonts w:eastAsia="Calibri"/>
                <w:szCs w:val="22"/>
              </w:rPr>
            </w:pPr>
            <w:r w:rsidRPr="0015688A">
              <w:rPr>
                <w:rFonts w:eastAsia="Calibri"/>
                <w:szCs w:val="22"/>
              </w:rPr>
              <w:t>-</w:t>
            </w:r>
          </w:p>
        </w:tc>
        <w:tc>
          <w:tcPr>
            <w:tcW w:w="2978" w:type="dxa"/>
            <w:shd w:val="clear" w:color="auto" w:fill="auto"/>
          </w:tcPr>
          <w:p w14:paraId="5E7FB13E" w14:textId="77777777" w:rsidR="00784A32" w:rsidRPr="0015688A" w:rsidRDefault="00784A32" w:rsidP="00354887">
            <w:pPr>
              <w:pStyle w:val="TAL"/>
              <w:keepNext w:val="0"/>
              <w:keepLines w:val="0"/>
              <w:widowControl w:val="0"/>
              <w:rPr>
                <w:rFonts w:eastAsia="Calibri"/>
              </w:rPr>
            </w:pPr>
            <w:r w:rsidRPr="0015688A">
              <w:rPr>
                <w:rFonts w:eastAsia="Calibri"/>
              </w:rPr>
              <w:t>-</w:t>
            </w:r>
          </w:p>
        </w:tc>
        <w:tc>
          <w:tcPr>
            <w:tcW w:w="565" w:type="dxa"/>
            <w:shd w:val="clear" w:color="auto" w:fill="auto"/>
          </w:tcPr>
          <w:p w14:paraId="63BF8D62" w14:textId="77777777" w:rsidR="00784A32" w:rsidRPr="0015688A" w:rsidRDefault="00784A32" w:rsidP="00354887">
            <w:pPr>
              <w:pStyle w:val="TAC"/>
              <w:keepNext w:val="0"/>
              <w:keepLines w:val="0"/>
              <w:widowControl w:val="0"/>
            </w:pPr>
            <w:r w:rsidRPr="0015688A">
              <w:rPr>
                <w:rFonts w:eastAsia="Calibri"/>
                <w:szCs w:val="22"/>
              </w:rPr>
              <w:t>-</w:t>
            </w:r>
          </w:p>
        </w:tc>
        <w:tc>
          <w:tcPr>
            <w:tcW w:w="850" w:type="dxa"/>
            <w:shd w:val="clear" w:color="auto" w:fill="auto"/>
          </w:tcPr>
          <w:p w14:paraId="469FDE17" w14:textId="77777777" w:rsidR="00784A32" w:rsidRPr="0015688A" w:rsidRDefault="00784A32" w:rsidP="00354887">
            <w:pPr>
              <w:pStyle w:val="TAC"/>
              <w:keepNext w:val="0"/>
              <w:keepLines w:val="0"/>
              <w:widowControl w:val="0"/>
            </w:pPr>
            <w:r w:rsidRPr="0015688A">
              <w:rPr>
                <w:rFonts w:eastAsia="Calibri"/>
              </w:rPr>
              <w:t>-</w:t>
            </w:r>
          </w:p>
        </w:tc>
      </w:tr>
      <w:tr w:rsidR="00784A32" w:rsidRPr="0015688A" w14:paraId="2230FE13" w14:textId="77777777" w:rsidTr="00354887">
        <w:tc>
          <w:tcPr>
            <w:tcW w:w="534" w:type="dxa"/>
            <w:shd w:val="clear" w:color="auto" w:fill="auto"/>
          </w:tcPr>
          <w:p w14:paraId="769F4640" w14:textId="77777777" w:rsidR="00784A32" w:rsidRPr="0015688A" w:rsidRDefault="00784A32" w:rsidP="00354887">
            <w:pPr>
              <w:pStyle w:val="TAC"/>
              <w:keepNext w:val="0"/>
              <w:keepLines w:val="0"/>
              <w:widowControl w:val="0"/>
            </w:pPr>
            <w:r w:rsidRPr="0015688A">
              <w:t>10</w:t>
            </w:r>
          </w:p>
        </w:tc>
        <w:tc>
          <w:tcPr>
            <w:tcW w:w="3968" w:type="dxa"/>
            <w:shd w:val="clear" w:color="auto" w:fill="auto"/>
          </w:tcPr>
          <w:p w14:paraId="5756EAC7" w14:textId="77777777" w:rsidR="00784A32" w:rsidRPr="0015688A" w:rsidRDefault="00784A32" w:rsidP="00354887">
            <w:pPr>
              <w:pStyle w:val="TAL"/>
              <w:keepNext w:val="0"/>
              <w:keepLines w:val="0"/>
              <w:widowControl w:val="0"/>
            </w:pPr>
            <w:r w:rsidRPr="0015688A">
              <w:t xml:space="preserve">Check: Does the UE (MCVideo Client) send a SIP re-INVITE request </w:t>
            </w:r>
            <w:r w:rsidRPr="0015688A">
              <w:rPr>
                <w:rFonts w:eastAsia="Calibri"/>
              </w:rPr>
              <w:t>message to upgrade the call to an Emergency Group Call with implicit Transmission Control?</w:t>
            </w:r>
          </w:p>
        </w:tc>
        <w:tc>
          <w:tcPr>
            <w:tcW w:w="708" w:type="dxa"/>
            <w:shd w:val="clear" w:color="auto" w:fill="auto"/>
          </w:tcPr>
          <w:p w14:paraId="3C79B2EE" w14:textId="77777777" w:rsidR="00784A32" w:rsidRPr="0015688A" w:rsidRDefault="00784A32" w:rsidP="00354887">
            <w:pPr>
              <w:pStyle w:val="TAC"/>
              <w:keepNext w:val="0"/>
              <w:keepLines w:val="0"/>
              <w:widowControl w:val="0"/>
            </w:pPr>
            <w:r w:rsidRPr="0015688A">
              <w:t>--&gt;</w:t>
            </w:r>
          </w:p>
        </w:tc>
        <w:tc>
          <w:tcPr>
            <w:tcW w:w="2978" w:type="dxa"/>
            <w:shd w:val="clear" w:color="auto" w:fill="auto"/>
          </w:tcPr>
          <w:p w14:paraId="23D217C0" w14:textId="77777777" w:rsidR="00784A32" w:rsidRPr="0015688A" w:rsidRDefault="00784A32" w:rsidP="00354887">
            <w:pPr>
              <w:pStyle w:val="TAL"/>
              <w:keepNext w:val="0"/>
              <w:keepLines w:val="0"/>
              <w:widowControl w:val="0"/>
            </w:pPr>
            <w:r w:rsidRPr="0015688A">
              <w:t>SIP re-INVITE</w:t>
            </w:r>
          </w:p>
        </w:tc>
        <w:tc>
          <w:tcPr>
            <w:tcW w:w="565" w:type="dxa"/>
            <w:shd w:val="clear" w:color="auto" w:fill="auto"/>
          </w:tcPr>
          <w:p w14:paraId="4DE5D892" w14:textId="77777777" w:rsidR="00784A32" w:rsidRPr="0015688A" w:rsidRDefault="00784A32" w:rsidP="00354887">
            <w:pPr>
              <w:pStyle w:val="TAC"/>
              <w:keepNext w:val="0"/>
              <w:keepLines w:val="0"/>
              <w:widowControl w:val="0"/>
            </w:pPr>
            <w:r w:rsidRPr="0015688A">
              <w:t>2</w:t>
            </w:r>
          </w:p>
        </w:tc>
        <w:tc>
          <w:tcPr>
            <w:tcW w:w="850" w:type="dxa"/>
            <w:shd w:val="clear" w:color="auto" w:fill="auto"/>
          </w:tcPr>
          <w:p w14:paraId="05B23F3F" w14:textId="77777777" w:rsidR="00784A32" w:rsidRPr="0015688A" w:rsidRDefault="00784A32" w:rsidP="00354887">
            <w:pPr>
              <w:pStyle w:val="TAC"/>
              <w:keepNext w:val="0"/>
              <w:keepLines w:val="0"/>
              <w:widowControl w:val="0"/>
            </w:pPr>
            <w:r w:rsidRPr="0015688A">
              <w:t>P</w:t>
            </w:r>
          </w:p>
        </w:tc>
      </w:tr>
      <w:tr w:rsidR="00784A32" w:rsidRPr="0015688A" w14:paraId="0123B893" w14:textId="77777777" w:rsidTr="00354887">
        <w:tc>
          <w:tcPr>
            <w:tcW w:w="534" w:type="dxa"/>
            <w:shd w:val="clear" w:color="auto" w:fill="auto"/>
          </w:tcPr>
          <w:p w14:paraId="4C8FDC7E" w14:textId="77777777" w:rsidR="00784A32" w:rsidRPr="0015688A" w:rsidRDefault="00784A32" w:rsidP="00354887">
            <w:pPr>
              <w:pStyle w:val="TAC"/>
              <w:keepNext w:val="0"/>
              <w:keepLines w:val="0"/>
              <w:widowControl w:val="0"/>
            </w:pPr>
            <w:r w:rsidRPr="0015688A">
              <w:t>11</w:t>
            </w:r>
          </w:p>
        </w:tc>
        <w:tc>
          <w:tcPr>
            <w:tcW w:w="3968" w:type="dxa"/>
            <w:shd w:val="clear" w:color="auto" w:fill="auto"/>
          </w:tcPr>
          <w:p w14:paraId="460AB373" w14:textId="77777777" w:rsidR="00784A32" w:rsidRPr="0015688A" w:rsidRDefault="00784A32" w:rsidP="00354887">
            <w:pPr>
              <w:pStyle w:val="TAL"/>
              <w:keepNext w:val="0"/>
              <w:keepLines w:val="0"/>
              <w:widowControl w:val="0"/>
            </w:pPr>
            <w:r w:rsidRPr="0015688A">
              <w:t>The SS (MCVideo Server) sends a SIP 100 (Trying) message.</w:t>
            </w:r>
          </w:p>
        </w:tc>
        <w:tc>
          <w:tcPr>
            <w:tcW w:w="708" w:type="dxa"/>
            <w:shd w:val="clear" w:color="auto" w:fill="auto"/>
          </w:tcPr>
          <w:p w14:paraId="23932F47" w14:textId="77777777" w:rsidR="00784A32" w:rsidRPr="0015688A" w:rsidRDefault="00784A32" w:rsidP="00354887">
            <w:pPr>
              <w:pStyle w:val="TAC"/>
              <w:keepNext w:val="0"/>
              <w:keepLines w:val="0"/>
              <w:widowControl w:val="0"/>
            </w:pPr>
            <w:r w:rsidRPr="0015688A">
              <w:t>&lt;--</w:t>
            </w:r>
          </w:p>
        </w:tc>
        <w:tc>
          <w:tcPr>
            <w:tcW w:w="2978" w:type="dxa"/>
            <w:shd w:val="clear" w:color="auto" w:fill="auto"/>
          </w:tcPr>
          <w:p w14:paraId="60896ADE" w14:textId="77777777" w:rsidR="00784A32" w:rsidRPr="0015688A" w:rsidRDefault="00784A32" w:rsidP="00354887">
            <w:pPr>
              <w:pStyle w:val="TAL"/>
              <w:keepNext w:val="0"/>
              <w:keepLines w:val="0"/>
              <w:widowControl w:val="0"/>
            </w:pPr>
            <w:r w:rsidRPr="0015688A">
              <w:t>SIP 100 (Trying)</w:t>
            </w:r>
          </w:p>
        </w:tc>
        <w:tc>
          <w:tcPr>
            <w:tcW w:w="565" w:type="dxa"/>
            <w:shd w:val="clear" w:color="auto" w:fill="auto"/>
          </w:tcPr>
          <w:p w14:paraId="12D5A9B5"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29DC3D2D" w14:textId="77777777" w:rsidR="00784A32" w:rsidRPr="0015688A" w:rsidRDefault="00784A32" w:rsidP="00354887">
            <w:pPr>
              <w:pStyle w:val="TAC"/>
              <w:keepNext w:val="0"/>
              <w:keepLines w:val="0"/>
              <w:widowControl w:val="0"/>
            </w:pPr>
            <w:r w:rsidRPr="0015688A">
              <w:t>-</w:t>
            </w:r>
          </w:p>
        </w:tc>
      </w:tr>
      <w:tr w:rsidR="00784A32" w:rsidRPr="0015688A" w14:paraId="0092DFA6" w14:textId="77777777" w:rsidTr="00354887">
        <w:tc>
          <w:tcPr>
            <w:tcW w:w="534" w:type="dxa"/>
            <w:shd w:val="clear" w:color="auto" w:fill="auto"/>
          </w:tcPr>
          <w:p w14:paraId="526C8EFB" w14:textId="77777777" w:rsidR="00784A32" w:rsidRPr="0015688A" w:rsidRDefault="00784A32" w:rsidP="00354887">
            <w:pPr>
              <w:pStyle w:val="TAC"/>
              <w:keepNext w:val="0"/>
              <w:keepLines w:val="0"/>
              <w:widowControl w:val="0"/>
            </w:pPr>
            <w:r w:rsidRPr="0015688A">
              <w:t>12</w:t>
            </w:r>
          </w:p>
        </w:tc>
        <w:tc>
          <w:tcPr>
            <w:tcW w:w="3968" w:type="dxa"/>
            <w:shd w:val="clear" w:color="auto" w:fill="auto"/>
          </w:tcPr>
          <w:p w14:paraId="29B61A23" w14:textId="77777777" w:rsidR="00784A32" w:rsidRPr="0015688A" w:rsidRDefault="00784A32" w:rsidP="00354887">
            <w:pPr>
              <w:pStyle w:val="TAL"/>
              <w:keepNext w:val="0"/>
              <w:keepLines w:val="0"/>
              <w:widowControl w:val="0"/>
            </w:pPr>
            <w:r w:rsidRPr="0015688A">
              <w:t xml:space="preserve">The SS (MCVideo Server) sends a SIP 200 (OK) message. </w:t>
            </w:r>
          </w:p>
        </w:tc>
        <w:tc>
          <w:tcPr>
            <w:tcW w:w="708" w:type="dxa"/>
            <w:shd w:val="clear" w:color="auto" w:fill="auto"/>
          </w:tcPr>
          <w:p w14:paraId="4A1585AF" w14:textId="77777777" w:rsidR="00784A32" w:rsidRPr="0015688A" w:rsidRDefault="00784A32" w:rsidP="00354887">
            <w:pPr>
              <w:pStyle w:val="TAC"/>
              <w:keepNext w:val="0"/>
              <w:keepLines w:val="0"/>
              <w:widowControl w:val="0"/>
            </w:pPr>
            <w:r w:rsidRPr="0015688A">
              <w:t>&lt;--</w:t>
            </w:r>
          </w:p>
        </w:tc>
        <w:tc>
          <w:tcPr>
            <w:tcW w:w="2978" w:type="dxa"/>
            <w:shd w:val="clear" w:color="auto" w:fill="auto"/>
          </w:tcPr>
          <w:p w14:paraId="36B663AA" w14:textId="77777777" w:rsidR="00784A32" w:rsidRPr="0015688A" w:rsidRDefault="00784A32" w:rsidP="00354887">
            <w:pPr>
              <w:pStyle w:val="TAL"/>
              <w:keepNext w:val="0"/>
              <w:keepLines w:val="0"/>
              <w:widowControl w:val="0"/>
            </w:pPr>
            <w:r w:rsidRPr="0015688A">
              <w:t>SIP 200 (OK)</w:t>
            </w:r>
          </w:p>
        </w:tc>
        <w:tc>
          <w:tcPr>
            <w:tcW w:w="565" w:type="dxa"/>
            <w:shd w:val="clear" w:color="auto" w:fill="auto"/>
          </w:tcPr>
          <w:p w14:paraId="0E1A497A"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21818332" w14:textId="77777777" w:rsidR="00784A32" w:rsidRPr="0015688A" w:rsidRDefault="00784A32" w:rsidP="00354887">
            <w:pPr>
              <w:pStyle w:val="TAC"/>
              <w:keepNext w:val="0"/>
              <w:keepLines w:val="0"/>
              <w:widowControl w:val="0"/>
            </w:pPr>
            <w:r w:rsidRPr="0015688A">
              <w:t>-</w:t>
            </w:r>
          </w:p>
        </w:tc>
      </w:tr>
      <w:tr w:rsidR="00B93002" w:rsidRPr="0015688A" w14:paraId="06C8E97F" w14:textId="77777777" w:rsidTr="00354887">
        <w:tc>
          <w:tcPr>
            <w:tcW w:w="534" w:type="dxa"/>
            <w:shd w:val="clear" w:color="auto" w:fill="auto"/>
          </w:tcPr>
          <w:p w14:paraId="1D9A858D" w14:textId="77777777" w:rsidR="00B93002" w:rsidRPr="0015688A" w:rsidRDefault="00B93002" w:rsidP="00B93002">
            <w:pPr>
              <w:pStyle w:val="TAC"/>
              <w:keepNext w:val="0"/>
              <w:keepLines w:val="0"/>
              <w:widowControl w:val="0"/>
            </w:pPr>
            <w:r w:rsidRPr="0015688A">
              <w:t>13</w:t>
            </w:r>
          </w:p>
        </w:tc>
        <w:tc>
          <w:tcPr>
            <w:tcW w:w="3968" w:type="dxa"/>
            <w:shd w:val="clear" w:color="auto" w:fill="auto"/>
          </w:tcPr>
          <w:p w14:paraId="4C022613" w14:textId="507AAF63" w:rsidR="00B93002" w:rsidRPr="0015688A" w:rsidRDefault="00B93002" w:rsidP="00B93002">
            <w:pPr>
              <w:pStyle w:val="TAL"/>
              <w:keepNext w:val="0"/>
              <w:keepLines w:val="0"/>
              <w:widowControl w:val="0"/>
            </w:pPr>
            <w:ins w:id="151" w:author="Kahn, Jason D. (Fed)" w:date="2021-08-24T16:44:00Z">
              <w:r w:rsidRPr="0015688A">
                <w:t xml:space="preserve">Check: Does </w:t>
              </w:r>
            </w:ins>
            <w:del w:id="152" w:author="Kahn, Jason D. (Fed)" w:date="2021-08-24T16:44:00Z">
              <w:r w:rsidRPr="0015688A" w:rsidDel="00B93002">
                <w:delText>T</w:delText>
              </w:r>
            </w:del>
            <w:ins w:id="153" w:author="Kahn, Jason D. (Fed)" w:date="2021-08-24T16:44:00Z">
              <w:r w:rsidRPr="0015688A">
                <w:t>t</w:t>
              </w:r>
            </w:ins>
            <w:r w:rsidRPr="0015688A">
              <w:t>he UE (MCVideo Client) acknowledges the SIP 200 (OK</w:t>
            </w:r>
            <w:del w:id="154" w:author="Kahn, Jason D. (Fed)" w:date="2021-08-24T16:44:00Z">
              <w:r w:rsidRPr="0015688A" w:rsidDel="00B93002">
                <w:delText>).</w:delText>
              </w:r>
            </w:del>
            <w:ins w:id="155" w:author="Kahn, Jason D. (Fed)" w:date="2021-08-24T16:44:00Z">
              <w:r w:rsidRPr="0015688A">
                <w:t>)?</w:t>
              </w:r>
            </w:ins>
          </w:p>
        </w:tc>
        <w:tc>
          <w:tcPr>
            <w:tcW w:w="708" w:type="dxa"/>
            <w:shd w:val="clear" w:color="auto" w:fill="auto"/>
          </w:tcPr>
          <w:p w14:paraId="097B808F" w14:textId="77777777" w:rsidR="00B93002" w:rsidRPr="0015688A" w:rsidRDefault="00B93002" w:rsidP="00B93002">
            <w:pPr>
              <w:pStyle w:val="TAC"/>
              <w:keepNext w:val="0"/>
              <w:keepLines w:val="0"/>
              <w:widowControl w:val="0"/>
            </w:pPr>
            <w:r w:rsidRPr="0015688A">
              <w:t>--&gt;</w:t>
            </w:r>
          </w:p>
        </w:tc>
        <w:tc>
          <w:tcPr>
            <w:tcW w:w="2978" w:type="dxa"/>
            <w:shd w:val="clear" w:color="auto" w:fill="auto"/>
          </w:tcPr>
          <w:p w14:paraId="61FF9B0E" w14:textId="77777777" w:rsidR="00B93002" w:rsidRPr="0015688A" w:rsidRDefault="00B93002" w:rsidP="00B93002">
            <w:pPr>
              <w:pStyle w:val="TAL"/>
              <w:keepNext w:val="0"/>
              <w:keepLines w:val="0"/>
              <w:widowControl w:val="0"/>
            </w:pPr>
            <w:r w:rsidRPr="0015688A">
              <w:t>SIP ACK</w:t>
            </w:r>
          </w:p>
        </w:tc>
        <w:tc>
          <w:tcPr>
            <w:tcW w:w="565" w:type="dxa"/>
            <w:shd w:val="clear" w:color="auto" w:fill="auto"/>
          </w:tcPr>
          <w:p w14:paraId="25EC4F44" w14:textId="3C728DCA" w:rsidR="00B93002" w:rsidRPr="0015688A" w:rsidRDefault="00B93002" w:rsidP="00B93002">
            <w:pPr>
              <w:pStyle w:val="TAC"/>
              <w:keepNext w:val="0"/>
              <w:keepLines w:val="0"/>
              <w:widowControl w:val="0"/>
            </w:pPr>
            <w:ins w:id="156" w:author="Kahn, Jason D. (Fed)" w:date="2021-08-24T16:45:00Z">
              <w:r w:rsidRPr="0015688A">
                <w:t>2</w:t>
              </w:r>
            </w:ins>
            <w:del w:id="157" w:author="Kahn, Jason D. (Fed)" w:date="2021-08-24T16:45:00Z">
              <w:r w:rsidRPr="0015688A" w:rsidDel="006C3490">
                <w:delText>-</w:delText>
              </w:r>
            </w:del>
          </w:p>
        </w:tc>
        <w:tc>
          <w:tcPr>
            <w:tcW w:w="850" w:type="dxa"/>
            <w:shd w:val="clear" w:color="auto" w:fill="auto"/>
          </w:tcPr>
          <w:p w14:paraId="75A99BBF" w14:textId="1B2F96B6" w:rsidR="00B93002" w:rsidRPr="0015688A" w:rsidRDefault="00B93002" w:rsidP="00B93002">
            <w:pPr>
              <w:pStyle w:val="TAC"/>
              <w:keepNext w:val="0"/>
              <w:keepLines w:val="0"/>
              <w:widowControl w:val="0"/>
            </w:pPr>
            <w:ins w:id="158" w:author="Kahn, Jason D. (Fed)" w:date="2021-08-24T16:45:00Z">
              <w:r w:rsidRPr="0015688A">
                <w:t>P</w:t>
              </w:r>
            </w:ins>
            <w:del w:id="159" w:author="Kahn, Jason D. (Fed)" w:date="2021-08-24T16:45:00Z">
              <w:r w:rsidRPr="0015688A" w:rsidDel="006C3490">
                <w:delText>-</w:delText>
              </w:r>
            </w:del>
          </w:p>
        </w:tc>
      </w:tr>
      <w:tr w:rsidR="00784A32" w:rsidRPr="0015688A" w14:paraId="6F772A2D" w14:textId="77777777" w:rsidTr="00354887">
        <w:tc>
          <w:tcPr>
            <w:tcW w:w="534" w:type="dxa"/>
            <w:shd w:val="clear" w:color="auto" w:fill="auto"/>
          </w:tcPr>
          <w:p w14:paraId="64B27165" w14:textId="77777777" w:rsidR="00784A32" w:rsidRPr="0015688A" w:rsidRDefault="00784A32" w:rsidP="00354887">
            <w:pPr>
              <w:pStyle w:val="TAC"/>
              <w:keepNext w:val="0"/>
              <w:keepLines w:val="0"/>
              <w:widowControl w:val="0"/>
            </w:pPr>
            <w:r w:rsidRPr="0015688A">
              <w:t>14</w:t>
            </w:r>
          </w:p>
        </w:tc>
        <w:tc>
          <w:tcPr>
            <w:tcW w:w="3968" w:type="dxa"/>
            <w:shd w:val="clear" w:color="auto" w:fill="auto"/>
          </w:tcPr>
          <w:p w14:paraId="2CB51BBD" w14:textId="77777777" w:rsidR="00784A32" w:rsidRPr="0015688A" w:rsidRDefault="00784A32" w:rsidP="00354887">
            <w:pPr>
              <w:pStyle w:val="TAL"/>
              <w:keepNext w:val="0"/>
              <w:keepLines w:val="0"/>
              <w:widowControl w:val="0"/>
            </w:pPr>
            <w:r w:rsidRPr="0015688A">
              <w:t>The SS (MCVideo Server) sends a Transmission Granted message.</w:t>
            </w:r>
          </w:p>
        </w:tc>
        <w:tc>
          <w:tcPr>
            <w:tcW w:w="708" w:type="dxa"/>
            <w:shd w:val="clear" w:color="auto" w:fill="auto"/>
          </w:tcPr>
          <w:p w14:paraId="3AF5F8A7" w14:textId="77777777" w:rsidR="00784A32" w:rsidRPr="0015688A" w:rsidRDefault="00784A32" w:rsidP="00354887">
            <w:pPr>
              <w:pStyle w:val="TAC"/>
              <w:keepNext w:val="0"/>
              <w:keepLines w:val="0"/>
              <w:widowControl w:val="0"/>
            </w:pPr>
            <w:r w:rsidRPr="0015688A">
              <w:t>&lt;--</w:t>
            </w:r>
          </w:p>
        </w:tc>
        <w:tc>
          <w:tcPr>
            <w:tcW w:w="2978" w:type="dxa"/>
            <w:shd w:val="clear" w:color="auto" w:fill="auto"/>
          </w:tcPr>
          <w:p w14:paraId="0950F417" w14:textId="77777777" w:rsidR="00784A32" w:rsidRPr="0015688A" w:rsidRDefault="00784A32" w:rsidP="00354887">
            <w:pPr>
              <w:pStyle w:val="TAL"/>
              <w:keepNext w:val="0"/>
              <w:keepLines w:val="0"/>
              <w:widowControl w:val="0"/>
            </w:pPr>
            <w:r w:rsidRPr="0015688A">
              <w:t>Transmission Granted</w:t>
            </w:r>
          </w:p>
        </w:tc>
        <w:tc>
          <w:tcPr>
            <w:tcW w:w="565" w:type="dxa"/>
            <w:shd w:val="clear" w:color="auto" w:fill="auto"/>
          </w:tcPr>
          <w:p w14:paraId="01B0CC88"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76A33D64" w14:textId="77777777" w:rsidR="00784A32" w:rsidRPr="0015688A" w:rsidRDefault="00784A32" w:rsidP="00354887">
            <w:pPr>
              <w:pStyle w:val="TAC"/>
              <w:keepNext w:val="0"/>
              <w:keepLines w:val="0"/>
              <w:widowControl w:val="0"/>
            </w:pPr>
            <w:r w:rsidRPr="0015688A">
              <w:t>-</w:t>
            </w:r>
          </w:p>
        </w:tc>
      </w:tr>
      <w:tr w:rsidR="00784A32" w:rsidRPr="0015688A" w14:paraId="4DA63702" w14:textId="77777777" w:rsidTr="00354887">
        <w:tc>
          <w:tcPr>
            <w:tcW w:w="534" w:type="dxa"/>
            <w:shd w:val="clear" w:color="auto" w:fill="auto"/>
          </w:tcPr>
          <w:p w14:paraId="4999F310" w14:textId="77777777" w:rsidR="00784A32" w:rsidRPr="0015688A" w:rsidRDefault="00784A32" w:rsidP="00354887">
            <w:pPr>
              <w:pStyle w:val="TAC"/>
              <w:keepNext w:val="0"/>
              <w:keepLines w:val="0"/>
              <w:widowControl w:val="0"/>
            </w:pPr>
            <w:r w:rsidRPr="0015688A">
              <w:t>15</w:t>
            </w:r>
          </w:p>
        </w:tc>
        <w:tc>
          <w:tcPr>
            <w:tcW w:w="3968" w:type="dxa"/>
            <w:shd w:val="clear" w:color="auto" w:fill="auto"/>
          </w:tcPr>
          <w:p w14:paraId="320E8A40" w14:textId="77777777" w:rsidR="00784A32" w:rsidRPr="0015688A" w:rsidRDefault="00784A32" w:rsidP="00354887">
            <w:pPr>
              <w:pStyle w:val="TAL"/>
              <w:keepNext w:val="0"/>
              <w:keepLines w:val="0"/>
              <w:widowControl w:val="0"/>
            </w:pPr>
            <w:r w:rsidRPr="0015688A">
              <w:t>Check: Does the UE (MCVideo Client) send a Transmission Control ACK message?</w:t>
            </w:r>
          </w:p>
        </w:tc>
        <w:tc>
          <w:tcPr>
            <w:tcW w:w="708" w:type="dxa"/>
            <w:shd w:val="clear" w:color="auto" w:fill="auto"/>
          </w:tcPr>
          <w:p w14:paraId="72DA8021" w14:textId="77777777" w:rsidR="00784A32" w:rsidRPr="0015688A" w:rsidRDefault="00784A32" w:rsidP="00354887">
            <w:pPr>
              <w:pStyle w:val="TAC"/>
              <w:keepNext w:val="0"/>
              <w:keepLines w:val="0"/>
              <w:widowControl w:val="0"/>
            </w:pPr>
            <w:r w:rsidRPr="0015688A">
              <w:t>--&gt;</w:t>
            </w:r>
          </w:p>
        </w:tc>
        <w:tc>
          <w:tcPr>
            <w:tcW w:w="2978" w:type="dxa"/>
            <w:shd w:val="clear" w:color="auto" w:fill="auto"/>
          </w:tcPr>
          <w:p w14:paraId="43726BBF" w14:textId="77777777" w:rsidR="00784A32" w:rsidRPr="0015688A" w:rsidRDefault="00784A32" w:rsidP="00354887">
            <w:pPr>
              <w:pStyle w:val="TAL"/>
              <w:keepNext w:val="0"/>
              <w:keepLines w:val="0"/>
              <w:widowControl w:val="0"/>
            </w:pPr>
            <w:r w:rsidRPr="0015688A">
              <w:t>Transmission Control ACK</w:t>
            </w:r>
          </w:p>
        </w:tc>
        <w:tc>
          <w:tcPr>
            <w:tcW w:w="565" w:type="dxa"/>
            <w:shd w:val="clear" w:color="auto" w:fill="auto"/>
          </w:tcPr>
          <w:p w14:paraId="179C5EAC" w14:textId="25DB0903" w:rsidR="00784A32" w:rsidRPr="0015688A" w:rsidRDefault="00784A32" w:rsidP="00354887">
            <w:pPr>
              <w:pStyle w:val="TAC"/>
              <w:keepNext w:val="0"/>
              <w:keepLines w:val="0"/>
              <w:widowControl w:val="0"/>
            </w:pPr>
            <w:del w:id="160" w:author="Kahn, Jason D. (Fed)" w:date="2021-08-24T16:51:00Z">
              <w:r w:rsidRPr="0015688A" w:rsidDel="00D05B66">
                <w:delText>3</w:delText>
              </w:r>
            </w:del>
            <w:ins w:id="161" w:author="Kahn, Jason D. (Fed)" w:date="2021-08-24T16:51:00Z">
              <w:r w:rsidR="00D05B66" w:rsidRPr="0015688A">
                <w:t>1</w:t>
              </w:r>
            </w:ins>
          </w:p>
        </w:tc>
        <w:tc>
          <w:tcPr>
            <w:tcW w:w="850" w:type="dxa"/>
            <w:shd w:val="clear" w:color="auto" w:fill="auto"/>
          </w:tcPr>
          <w:p w14:paraId="64E8AF9E" w14:textId="77777777" w:rsidR="00784A32" w:rsidRPr="0015688A" w:rsidRDefault="00784A32" w:rsidP="00354887">
            <w:pPr>
              <w:pStyle w:val="TAC"/>
              <w:keepNext w:val="0"/>
              <w:keepLines w:val="0"/>
              <w:widowControl w:val="0"/>
            </w:pPr>
            <w:r w:rsidRPr="0015688A">
              <w:t>P</w:t>
            </w:r>
          </w:p>
        </w:tc>
      </w:tr>
      <w:tr w:rsidR="00784A32" w:rsidRPr="0015688A" w14:paraId="3F98B210" w14:textId="77777777" w:rsidTr="00354887">
        <w:tc>
          <w:tcPr>
            <w:tcW w:w="534" w:type="dxa"/>
            <w:shd w:val="clear" w:color="auto" w:fill="auto"/>
          </w:tcPr>
          <w:p w14:paraId="7C99362B" w14:textId="77777777" w:rsidR="00784A32" w:rsidRPr="0015688A" w:rsidRDefault="00784A32" w:rsidP="00354887">
            <w:pPr>
              <w:pStyle w:val="TAC"/>
              <w:keepNext w:val="0"/>
              <w:keepLines w:val="0"/>
              <w:widowControl w:val="0"/>
            </w:pPr>
            <w:r w:rsidRPr="0015688A">
              <w:t>16</w:t>
            </w:r>
          </w:p>
        </w:tc>
        <w:tc>
          <w:tcPr>
            <w:tcW w:w="3968" w:type="dxa"/>
            <w:shd w:val="clear" w:color="auto" w:fill="auto"/>
          </w:tcPr>
          <w:p w14:paraId="1CC005C9" w14:textId="77777777" w:rsidR="00784A32" w:rsidRPr="0015688A" w:rsidRDefault="00784A32" w:rsidP="00354887">
            <w:pPr>
              <w:pStyle w:val="TAL"/>
              <w:keepNext w:val="0"/>
              <w:keepLines w:val="0"/>
              <w:widowControl w:val="0"/>
            </w:pPr>
            <w:r w:rsidRPr="0015688A">
              <w:t>Check: Does the UE (MCVideo client) notify the user that the Emergency Chat Group Call has been successfully established?</w:t>
            </w:r>
          </w:p>
          <w:p w14:paraId="0DAAB4BB" w14:textId="1B639EF8" w:rsidR="00784A32" w:rsidRPr="0015688A" w:rsidRDefault="00B93002" w:rsidP="00354887">
            <w:pPr>
              <w:pStyle w:val="TAL"/>
              <w:keepNext w:val="0"/>
              <w:keepLines w:val="0"/>
              <w:widowControl w:val="0"/>
            </w:pPr>
            <w:ins w:id="162" w:author="Kahn, Jason D. (Fed)" w:date="2021-08-24T16:44:00Z">
              <w:r w:rsidRPr="0015688A">
                <w:t>(NOTE 1)</w:t>
              </w:r>
            </w:ins>
            <w:del w:id="163" w:author="Kahn, Jason D. (Fed)" w:date="2021-08-24T16:44:00Z">
              <w:r w:rsidR="00784A32" w:rsidRPr="0015688A" w:rsidDel="00B93002">
                <w:delText>NOTE: This action is expected to be done via a suitable implementation-dependent MMI.</w:delText>
              </w:r>
            </w:del>
          </w:p>
        </w:tc>
        <w:tc>
          <w:tcPr>
            <w:tcW w:w="708" w:type="dxa"/>
            <w:shd w:val="clear" w:color="auto" w:fill="auto"/>
          </w:tcPr>
          <w:p w14:paraId="68E43310" w14:textId="77777777" w:rsidR="00784A32" w:rsidRPr="0015688A" w:rsidRDefault="00784A32" w:rsidP="00354887">
            <w:pPr>
              <w:pStyle w:val="TAC"/>
              <w:keepNext w:val="0"/>
              <w:keepLines w:val="0"/>
              <w:widowControl w:val="0"/>
            </w:pPr>
            <w:r w:rsidRPr="0015688A">
              <w:t>-</w:t>
            </w:r>
          </w:p>
        </w:tc>
        <w:tc>
          <w:tcPr>
            <w:tcW w:w="2978" w:type="dxa"/>
            <w:shd w:val="clear" w:color="auto" w:fill="auto"/>
          </w:tcPr>
          <w:p w14:paraId="1587D172" w14:textId="77777777" w:rsidR="00784A32" w:rsidRPr="0015688A" w:rsidRDefault="00784A32" w:rsidP="00354887">
            <w:pPr>
              <w:pStyle w:val="TAL"/>
              <w:keepNext w:val="0"/>
              <w:keepLines w:val="0"/>
              <w:widowControl w:val="0"/>
            </w:pPr>
            <w:r w:rsidRPr="0015688A">
              <w:t>-</w:t>
            </w:r>
          </w:p>
        </w:tc>
        <w:tc>
          <w:tcPr>
            <w:tcW w:w="565" w:type="dxa"/>
            <w:shd w:val="clear" w:color="auto" w:fill="auto"/>
          </w:tcPr>
          <w:p w14:paraId="167AB3B8" w14:textId="77777777" w:rsidR="00784A32" w:rsidRPr="0015688A" w:rsidRDefault="00784A32" w:rsidP="00354887">
            <w:pPr>
              <w:pStyle w:val="TAC"/>
              <w:keepNext w:val="0"/>
              <w:keepLines w:val="0"/>
              <w:widowControl w:val="0"/>
            </w:pPr>
            <w:r w:rsidRPr="0015688A">
              <w:t>2</w:t>
            </w:r>
          </w:p>
        </w:tc>
        <w:tc>
          <w:tcPr>
            <w:tcW w:w="850" w:type="dxa"/>
            <w:shd w:val="clear" w:color="auto" w:fill="auto"/>
          </w:tcPr>
          <w:p w14:paraId="7C4D613F" w14:textId="77777777" w:rsidR="00784A32" w:rsidRPr="0015688A" w:rsidRDefault="00784A32" w:rsidP="00354887">
            <w:pPr>
              <w:pStyle w:val="TAC"/>
              <w:keepNext w:val="0"/>
              <w:keepLines w:val="0"/>
              <w:widowControl w:val="0"/>
            </w:pPr>
            <w:r w:rsidRPr="0015688A">
              <w:t>P</w:t>
            </w:r>
          </w:p>
        </w:tc>
      </w:tr>
      <w:tr w:rsidR="00784A32" w:rsidRPr="0015688A" w14:paraId="1A2E3C2D" w14:textId="77777777" w:rsidTr="00354887">
        <w:tc>
          <w:tcPr>
            <w:tcW w:w="534" w:type="dxa"/>
            <w:shd w:val="clear" w:color="auto" w:fill="auto"/>
          </w:tcPr>
          <w:p w14:paraId="5FF3D32C" w14:textId="77777777" w:rsidR="00784A32" w:rsidRPr="0015688A" w:rsidRDefault="00784A32" w:rsidP="00354887">
            <w:pPr>
              <w:pStyle w:val="TAC"/>
              <w:keepNext w:val="0"/>
              <w:keepLines w:val="0"/>
              <w:widowControl w:val="0"/>
            </w:pPr>
            <w:r w:rsidRPr="0015688A">
              <w:t>17</w:t>
            </w:r>
          </w:p>
        </w:tc>
        <w:tc>
          <w:tcPr>
            <w:tcW w:w="3968" w:type="dxa"/>
            <w:shd w:val="clear" w:color="auto" w:fill="auto"/>
          </w:tcPr>
          <w:p w14:paraId="27F92424" w14:textId="77777777" w:rsidR="00784A32" w:rsidRPr="0015688A" w:rsidRDefault="00784A32" w:rsidP="00354887">
            <w:pPr>
              <w:pStyle w:val="TAL"/>
              <w:keepNext w:val="0"/>
              <w:keepLines w:val="0"/>
              <w:widowControl w:val="0"/>
            </w:pPr>
            <w:r w:rsidRPr="0015688A">
              <w:t>Make the MCVideo User downgrade the Emergency state</w:t>
            </w:r>
          </w:p>
          <w:p w14:paraId="1BEC34CC" w14:textId="17E01573" w:rsidR="00784A32" w:rsidRPr="0015688A" w:rsidRDefault="00B93002" w:rsidP="00354887">
            <w:pPr>
              <w:pStyle w:val="TAL"/>
              <w:keepNext w:val="0"/>
              <w:keepLines w:val="0"/>
              <w:widowControl w:val="0"/>
            </w:pPr>
            <w:ins w:id="164" w:author="Kahn, Jason D. (Fed)" w:date="2021-08-24T16:44:00Z">
              <w:r w:rsidRPr="0015688A">
                <w:t>(NOTE 1)</w:t>
              </w:r>
            </w:ins>
            <w:del w:id="165" w:author="Kahn, Jason D. (Fed)" w:date="2021-08-24T16:44:00Z">
              <w:r w:rsidR="00784A32" w:rsidRPr="0015688A" w:rsidDel="00B93002">
                <w:delText>NOTE: This action is expected to be done via a suitable implementation-dependent MMI.</w:delText>
              </w:r>
            </w:del>
          </w:p>
        </w:tc>
        <w:tc>
          <w:tcPr>
            <w:tcW w:w="708" w:type="dxa"/>
            <w:shd w:val="clear" w:color="auto" w:fill="auto"/>
          </w:tcPr>
          <w:p w14:paraId="4FB24708" w14:textId="77777777" w:rsidR="00784A32" w:rsidRPr="0015688A" w:rsidRDefault="00784A32" w:rsidP="00354887">
            <w:pPr>
              <w:pStyle w:val="TAC"/>
              <w:keepNext w:val="0"/>
              <w:keepLines w:val="0"/>
              <w:widowControl w:val="0"/>
            </w:pPr>
            <w:r w:rsidRPr="0015688A">
              <w:t>-</w:t>
            </w:r>
          </w:p>
        </w:tc>
        <w:tc>
          <w:tcPr>
            <w:tcW w:w="2978" w:type="dxa"/>
            <w:shd w:val="clear" w:color="auto" w:fill="auto"/>
          </w:tcPr>
          <w:p w14:paraId="055BDE58" w14:textId="77777777" w:rsidR="00784A32" w:rsidRPr="0015688A" w:rsidRDefault="00784A32" w:rsidP="00354887">
            <w:pPr>
              <w:pStyle w:val="TAL"/>
              <w:keepNext w:val="0"/>
              <w:keepLines w:val="0"/>
              <w:widowControl w:val="0"/>
            </w:pPr>
            <w:r w:rsidRPr="0015688A">
              <w:t>-</w:t>
            </w:r>
          </w:p>
        </w:tc>
        <w:tc>
          <w:tcPr>
            <w:tcW w:w="565" w:type="dxa"/>
            <w:shd w:val="clear" w:color="auto" w:fill="auto"/>
          </w:tcPr>
          <w:p w14:paraId="306D80AE"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73EE5B37" w14:textId="77777777" w:rsidR="00784A32" w:rsidRPr="0015688A" w:rsidRDefault="00784A32" w:rsidP="00354887">
            <w:pPr>
              <w:pStyle w:val="TAC"/>
              <w:keepNext w:val="0"/>
              <w:keepLines w:val="0"/>
              <w:widowControl w:val="0"/>
            </w:pPr>
            <w:r w:rsidRPr="0015688A">
              <w:t>-</w:t>
            </w:r>
          </w:p>
        </w:tc>
      </w:tr>
      <w:tr w:rsidR="00784A32" w:rsidRPr="0015688A" w14:paraId="66695C74" w14:textId="77777777" w:rsidTr="00354887">
        <w:trPr>
          <w:trHeight w:val="350"/>
        </w:trPr>
        <w:tc>
          <w:tcPr>
            <w:tcW w:w="534" w:type="dxa"/>
            <w:shd w:val="clear" w:color="auto" w:fill="auto"/>
          </w:tcPr>
          <w:p w14:paraId="7AC7531A" w14:textId="77777777" w:rsidR="00784A32" w:rsidRPr="0015688A" w:rsidRDefault="00784A32" w:rsidP="00354887">
            <w:pPr>
              <w:pStyle w:val="TAC"/>
              <w:keepNext w:val="0"/>
              <w:keepLines w:val="0"/>
              <w:widowControl w:val="0"/>
            </w:pPr>
            <w:r w:rsidRPr="0015688A">
              <w:t>18</w:t>
            </w:r>
          </w:p>
        </w:tc>
        <w:tc>
          <w:tcPr>
            <w:tcW w:w="3968" w:type="dxa"/>
            <w:shd w:val="clear" w:color="auto" w:fill="auto"/>
          </w:tcPr>
          <w:p w14:paraId="4BCBF498" w14:textId="77777777" w:rsidR="00784A32" w:rsidRPr="0015688A" w:rsidRDefault="00784A32" w:rsidP="00354887">
            <w:pPr>
              <w:pStyle w:val="TAL"/>
              <w:keepNext w:val="0"/>
              <w:keepLines w:val="0"/>
              <w:widowControl w:val="0"/>
            </w:pPr>
            <w:r w:rsidRPr="0015688A">
              <w:t xml:space="preserve">Check: Does the UE (MCVideo Client) send a SIP re-INVITE request </w:t>
            </w:r>
            <w:r w:rsidRPr="0015688A">
              <w:rPr>
                <w:rFonts w:eastAsia="Calibri"/>
              </w:rPr>
              <w:t>message to cancel the Emergency state?</w:t>
            </w:r>
          </w:p>
        </w:tc>
        <w:tc>
          <w:tcPr>
            <w:tcW w:w="708" w:type="dxa"/>
            <w:shd w:val="clear" w:color="auto" w:fill="auto"/>
          </w:tcPr>
          <w:p w14:paraId="6A7357A3" w14:textId="77777777" w:rsidR="00784A32" w:rsidRPr="0015688A" w:rsidRDefault="00784A32" w:rsidP="00354887">
            <w:pPr>
              <w:pStyle w:val="TAC"/>
              <w:keepNext w:val="0"/>
              <w:keepLines w:val="0"/>
              <w:widowControl w:val="0"/>
            </w:pPr>
            <w:r w:rsidRPr="0015688A">
              <w:t>--&gt;</w:t>
            </w:r>
          </w:p>
        </w:tc>
        <w:tc>
          <w:tcPr>
            <w:tcW w:w="2978" w:type="dxa"/>
            <w:shd w:val="clear" w:color="auto" w:fill="auto"/>
          </w:tcPr>
          <w:p w14:paraId="65F6020C" w14:textId="77777777" w:rsidR="00784A32" w:rsidRPr="0015688A" w:rsidRDefault="00784A32" w:rsidP="00354887">
            <w:pPr>
              <w:pStyle w:val="TAL"/>
              <w:keepNext w:val="0"/>
              <w:keepLines w:val="0"/>
              <w:widowControl w:val="0"/>
            </w:pPr>
            <w:r w:rsidRPr="0015688A">
              <w:t>SIP re-INVITE</w:t>
            </w:r>
          </w:p>
        </w:tc>
        <w:tc>
          <w:tcPr>
            <w:tcW w:w="565" w:type="dxa"/>
            <w:shd w:val="clear" w:color="auto" w:fill="auto"/>
          </w:tcPr>
          <w:p w14:paraId="29B96D8A" w14:textId="7A2D0955" w:rsidR="00784A32" w:rsidRPr="0015688A" w:rsidRDefault="00784A32" w:rsidP="00354887">
            <w:pPr>
              <w:pStyle w:val="TAC"/>
              <w:keepNext w:val="0"/>
              <w:keepLines w:val="0"/>
              <w:widowControl w:val="0"/>
            </w:pPr>
            <w:del w:id="166" w:author="Kahn, Jason D. (Fed)" w:date="2021-08-24T16:52:00Z">
              <w:r w:rsidRPr="0015688A" w:rsidDel="00D05B66">
                <w:delText>4</w:delText>
              </w:r>
            </w:del>
            <w:ins w:id="167" w:author="Kahn, Jason D. (Fed)" w:date="2021-08-24T16:52:00Z">
              <w:r w:rsidR="00D05B66" w:rsidRPr="0015688A">
                <w:t>3</w:t>
              </w:r>
            </w:ins>
          </w:p>
        </w:tc>
        <w:tc>
          <w:tcPr>
            <w:tcW w:w="850" w:type="dxa"/>
            <w:shd w:val="clear" w:color="auto" w:fill="auto"/>
          </w:tcPr>
          <w:p w14:paraId="49ABFF2E" w14:textId="77777777" w:rsidR="00784A32" w:rsidRPr="0015688A" w:rsidRDefault="00784A32" w:rsidP="00354887">
            <w:pPr>
              <w:pStyle w:val="TAC"/>
              <w:keepNext w:val="0"/>
              <w:keepLines w:val="0"/>
              <w:widowControl w:val="0"/>
            </w:pPr>
            <w:r w:rsidRPr="0015688A">
              <w:t>P</w:t>
            </w:r>
          </w:p>
        </w:tc>
      </w:tr>
      <w:tr w:rsidR="00784A32" w:rsidRPr="0015688A" w14:paraId="37A69992" w14:textId="77777777" w:rsidTr="00354887">
        <w:tc>
          <w:tcPr>
            <w:tcW w:w="534" w:type="dxa"/>
            <w:shd w:val="clear" w:color="auto" w:fill="auto"/>
          </w:tcPr>
          <w:p w14:paraId="730CB8B0" w14:textId="77777777" w:rsidR="00784A32" w:rsidRPr="0015688A" w:rsidDel="00EA4826" w:rsidRDefault="00784A32" w:rsidP="00354887">
            <w:pPr>
              <w:pStyle w:val="TAC"/>
              <w:keepNext w:val="0"/>
              <w:keepLines w:val="0"/>
              <w:widowControl w:val="0"/>
            </w:pPr>
            <w:r w:rsidRPr="0015688A">
              <w:t>19</w:t>
            </w:r>
          </w:p>
        </w:tc>
        <w:tc>
          <w:tcPr>
            <w:tcW w:w="3968" w:type="dxa"/>
            <w:shd w:val="clear" w:color="auto" w:fill="auto"/>
          </w:tcPr>
          <w:p w14:paraId="4A161D04" w14:textId="77777777" w:rsidR="00784A32" w:rsidRPr="0015688A" w:rsidRDefault="00784A32" w:rsidP="00354887">
            <w:pPr>
              <w:pStyle w:val="TAL"/>
              <w:keepNext w:val="0"/>
              <w:keepLines w:val="0"/>
              <w:widowControl w:val="0"/>
            </w:pPr>
            <w:r w:rsidRPr="0015688A">
              <w:t>The SS (MCVideo Server) sends a SIP 100 (Trying) message.</w:t>
            </w:r>
          </w:p>
        </w:tc>
        <w:tc>
          <w:tcPr>
            <w:tcW w:w="708" w:type="dxa"/>
            <w:shd w:val="clear" w:color="auto" w:fill="auto"/>
          </w:tcPr>
          <w:p w14:paraId="4D63FDA4" w14:textId="77777777" w:rsidR="00784A32" w:rsidRPr="0015688A" w:rsidRDefault="00784A32" w:rsidP="00354887">
            <w:pPr>
              <w:pStyle w:val="TAC"/>
              <w:keepNext w:val="0"/>
              <w:keepLines w:val="0"/>
              <w:widowControl w:val="0"/>
            </w:pPr>
            <w:r w:rsidRPr="0015688A">
              <w:t>&lt;--</w:t>
            </w:r>
          </w:p>
        </w:tc>
        <w:tc>
          <w:tcPr>
            <w:tcW w:w="2978" w:type="dxa"/>
            <w:shd w:val="clear" w:color="auto" w:fill="auto"/>
          </w:tcPr>
          <w:p w14:paraId="10065898" w14:textId="77777777" w:rsidR="00784A32" w:rsidRPr="0015688A" w:rsidRDefault="00784A32" w:rsidP="00354887">
            <w:pPr>
              <w:pStyle w:val="TAL"/>
              <w:keepNext w:val="0"/>
              <w:keepLines w:val="0"/>
              <w:widowControl w:val="0"/>
            </w:pPr>
            <w:r w:rsidRPr="0015688A">
              <w:t>SIP 100 (Trying)</w:t>
            </w:r>
          </w:p>
        </w:tc>
        <w:tc>
          <w:tcPr>
            <w:tcW w:w="565" w:type="dxa"/>
            <w:shd w:val="clear" w:color="auto" w:fill="auto"/>
          </w:tcPr>
          <w:p w14:paraId="5E8174CA"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276A64B7" w14:textId="77777777" w:rsidR="00784A32" w:rsidRPr="0015688A" w:rsidRDefault="00784A32" w:rsidP="00354887">
            <w:pPr>
              <w:pStyle w:val="TAC"/>
              <w:keepNext w:val="0"/>
              <w:keepLines w:val="0"/>
              <w:widowControl w:val="0"/>
            </w:pPr>
            <w:r w:rsidRPr="0015688A">
              <w:t>-</w:t>
            </w:r>
          </w:p>
        </w:tc>
      </w:tr>
      <w:tr w:rsidR="00784A32" w:rsidRPr="0015688A" w14:paraId="257F4D12" w14:textId="77777777" w:rsidTr="00354887">
        <w:tc>
          <w:tcPr>
            <w:tcW w:w="534" w:type="dxa"/>
            <w:shd w:val="clear" w:color="auto" w:fill="auto"/>
          </w:tcPr>
          <w:p w14:paraId="0D5E4EC2" w14:textId="77777777" w:rsidR="00784A32" w:rsidRPr="0015688A" w:rsidRDefault="00784A32" w:rsidP="00354887">
            <w:pPr>
              <w:pStyle w:val="TAC"/>
              <w:keepNext w:val="0"/>
              <w:keepLines w:val="0"/>
              <w:widowControl w:val="0"/>
            </w:pPr>
            <w:r w:rsidRPr="0015688A">
              <w:t>20</w:t>
            </w:r>
          </w:p>
        </w:tc>
        <w:tc>
          <w:tcPr>
            <w:tcW w:w="3968" w:type="dxa"/>
            <w:shd w:val="clear" w:color="auto" w:fill="auto"/>
          </w:tcPr>
          <w:p w14:paraId="76001E59" w14:textId="77777777" w:rsidR="00784A32" w:rsidRPr="0015688A" w:rsidRDefault="00784A32" w:rsidP="00354887">
            <w:pPr>
              <w:pStyle w:val="TAL"/>
              <w:keepNext w:val="0"/>
              <w:keepLines w:val="0"/>
              <w:widowControl w:val="0"/>
            </w:pPr>
            <w:r w:rsidRPr="0015688A">
              <w:t xml:space="preserve">The SS (MCVideo Server) sends a SIP 200 (OK) message. </w:t>
            </w:r>
          </w:p>
        </w:tc>
        <w:tc>
          <w:tcPr>
            <w:tcW w:w="708" w:type="dxa"/>
            <w:shd w:val="clear" w:color="auto" w:fill="auto"/>
          </w:tcPr>
          <w:p w14:paraId="7D992D2C" w14:textId="77777777" w:rsidR="00784A32" w:rsidRPr="0015688A" w:rsidRDefault="00784A32" w:rsidP="00354887">
            <w:pPr>
              <w:pStyle w:val="TAC"/>
              <w:keepNext w:val="0"/>
              <w:keepLines w:val="0"/>
              <w:widowControl w:val="0"/>
            </w:pPr>
            <w:r w:rsidRPr="0015688A">
              <w:t>&lt;--</w:t>
            </w:r>
          </w:p>
        </w:tc>
        <w:tc>
          <w:tcPr>
            <w:tcW w:w="2978" w:type="dxa"/>
            <w:shd w:val="clear" w:color="auto" w:fill="auto"/>
          </w:tcPr>
          <w:p w14:paraId="7866E01A" w14:textId="77777777" w:rsidR="00784A32" w:rsidRPr="0015688A" w:rsidRDefault="00784A32" w:rsidP="00354887">
            <w:pPr>
              <w:pStyle w:val="TAL"/>
              <w:keepNext w:val="0"/>
              <w:keepLines w:val="0"/>
              <w:widowControl w:val="0"/>
            </w:pPr>
            <w:r w:rsidRPr="0015688A">
              <w:t>SIP 200 (OK)</w:t>
            </w:r>
          </w:p>
        </w:tc>
        <w:tc>
          <w:tcPr>
            <w:tcW w:w="565" w:type="dxa"/>
            <w:shd w:val="clear" w:color="auto" w:fill="auto"/>
          </w:tcPr>
          <w:p w14:paraId="1DB02DAC" w14:textId="77777777" w:rsidR="00784A32" w:rsidRPr="0015688A" w:rsidRDefault="00784A32" w:rsidP="00354887">
            <w:pPr>
              <w:pStyle w:val="TAC"/>
              <w:keepNext w:val="0"/>
              <w:keepLines w:val="0"/>
              <w:widowControl w:val="0"/>
            </w:pPr>
            <w:r w:rsidRPr="0015688A">
              <w:t xml:space="preserve">- </w:t>
            </w:r>
          </w:p>
        </w:tc>
        <w:tc>
          <w:tcPr>
            <w:tcW w:w="850" w:type="dxa"/>
            <w:shd w:val="clear" w:color="auto" w:fill="auto"/>
          </w:tcPr>
          <w:p w14:paraId="0AD4EC70" w14:textId="77777777" w:rsidR="00784A32" w:rsidRPr="0015688A" w:rsidRDefault="00784A32" w:rsidP="00354887">
            <w:pPr>
              <w:pStyle w:val="TAC"/>
              <w:keepNext w:val="0"/>
              <w:keepLines w:val="0"/>
              <w:widowControl w:val="0"/>
            </w:pPr>
            <w:r w:rsidRPr="0015688A">
              <w:t>-</w:t>
            </w:r>
          </w:p>
        </w:tc>
      </w:tr>
      <w:tr w:rsidR="00784A32" w:rsidRPr="0015688A" w14:paraId="4CCA3466" w14:textId="77777777" w:rsidTr="00354887">
        <w:tc>
          <w:tcPr>
            <w:tcW w:w="534" w:type="dxa"/>
            <w:shd w:val="clear" w:color="auto" w:fill="auto"/>
          </w:tcPr>
          <w:p w14:paraId="1FBC70DA" w14:textId="77777777" w:rsidR="00784A32" w:rsidRPr="0015688A" w:rsidRDefault="00784A32" w:rsidP="00354887">
            <w:pPr>
              <w:pStyle w:val="TAC"/>
              <w:keepNext w:val="0"/>
              <w:keepLines w:val="0"/>
              <w:widowControl w:val="0"/>
            </w:pPr>
            <w:r w:rsidRPr="0015688A">
              <w:t>21</w:t>
            </w:r>
          </w:p>
        </w:tc>
        <w:tc>
          <w:tcPr>
            <w:tcW w:w="3968" w:type="dxa"/>
            <w:shd w:val="clear" w:color="auto" w:fill="auto"/>
          </w:tcPr>
          <w:p w14:paraId="1B420F59" w14:textId="090E37F0" w:rsidR="00784A32" w:rsidRPr="0015688A" w:rsidRDefault="00B93002" w:rsidP="00354887">
            <w:pPr>
              <w:pStyle w:val="TAL"/>
              <w:keepNext w:val="0"/>
              <w:keepLines w:val="0"/>
              <w:widowControl w:val="0"/>
            </w:pPr>
            <w:ins w:id="168" w:author="Kahn, Jason D. (Fed)" w:date="2021-08-24T16:45:00Z">
              <w:r w:rsidRPr="0015688A">
                <w:t xml:space="preserve">Check: Does </w:t>
              </w:r>
            </w:ins>
            <w:del w:id="169" w:author="Kahn, Jason D. (Fed)" w:date="2021-08-24T16:45:00Z">
              <w:r w:rsidR="00784A32" w:rsidRPr="0015688A" w:rsidDel="00B93002">
                <w:delText>T</w:delText>
              </w:r>
            </w:del>
            <w:ins w:id="170" w:author="Kahn, Jason D. (Fed)" w:date="2021-08-24T16:45:00Z">
              <w:r w:rsidRPr="0015688A">
                <w:t>t</w:t>
              </w:r>
            </w:ins>
            <w:r w:rsidR="00784A32" w:rsidRPr="0015688A">
              <w:t>he UE (MCVideo Client) acknowledges the SIP 200 (OK</w:t>
            </w:r>
            <w:del w:id="171" w:author="Kahn, Jason D. (Fed)" w:date="2021-08-24T16:45:00Z">
              <w:r w:rsidR="00784A32" w:rsidRPr="0015688A" w:rsidDel="00B93002">
                <w:delText>).</w:delText>
              </w:r>
            </w:del>
            <w:ins w:id="172" w:author="Kahn, Jason D. (Fed)" w:date="2021-08-24T16:45:00Z">
              <w:r w:rsidRPr="0015688A">
                <w:t>)?</w:t>
              </w:r>
            </w:ins>
          </w:p>
        </w:tc>
        <w:tc>
          <w:tcPr>
            <w:tcW w:w="708" w:type="dxa"/>
            <w:shd w:val="clear" w:color="auto" w:fill="auto"/>
          </w:tcPr>
          <w:p w14:paraId="50538CFE" w14:textId="77777777" w:rsidR="00784A32" w:rsidRPr="0015688A" w:rsidRDefault="00784A32" w:rsidP="00354887">
            <w:pPr>
              <w:pStyle w:val="TAC"/>
              <w:keepNext w:val="0"/>
              <w:keepLines w:val="0"/>
              <w:widowControl w:val="0"/>
            </w:pPr>
            <w:r w:rsidRPr="0015688A">
              <w:t>--&gt;</w:t>
            </w:r>
          </w:p>
        </w:tc>
        <w:tc>
          <w:tcPr>
            <w:tcW w:w="2978" w:type="dxa"/>
            <w:shd w:val="clear" w:color="auto" w:fill="auto"/>
          </w:tcPr>
          <w:p w14:paraId="3054C6F0" w14:textId="77777777" w:rsidR="00784A32" w:rsidRPr="0015688A" w:rsidRDefault="00784A32" w:rsidP="00354887">
            <w:pPr>
              <w:pStyle w:val="TAL"/>
              <w:keepNext w:val="0"/>
              <w:keepLines w:val="0"/>
              <w:widowControl w:val="0"/>
            </w:pPr>
            <w:r w:rsidRPr="0015688A">
              <w:t>SIP ACK</w:t>
            </w:r>
          </w:p>
        </w:tc>
        <w:tc>
          <w:tcPr>
            <w:tcW w:w="565" w:type="dxa"/>
            <w:shd w:val="clear" w:color="auto" w:fill="auto"/>
          </w:tcPr>
          <w:p w14:paraId="3F60B6C9"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7C510F70" w14:textId="77777777" w:rsidR="00784A32" w:rsidRPr="0015688A" w:rsidRDefault="00784A32" w:rsidP="00354887">
            <w:pPr>
              <w:pStyle w:val="TAC"/>
              <w:keepNext w:val="0"/>
              <w:keepLines w:val="0"/>
              <w:widowControl w:val="0"/>
            </w:pPr>
            <w:r w:rsidRPr="0015688A">
              <w:t>-</w:t>
            </w:r>
          </w:p>
        </w:tc>
      </w:tr>
      <w:tr w:rsidR="00784A32" w:rsidRPr="0015688A" w14:paraId="3143F728" w14:textId="77777777" w:rsidTr="00354887">
        <w:tc>
          <w:tcPr>
            <w:tcW w:w="534" w:type="dxa"/>
            <w:shd w:val="clear" w:color="auto" w:fill="auto"/>
          </w:tcPr>
          <w:p w14:paraId="0448F883" w14:textId="77777777" w:rsidR="00784A32" w:rsidRPr="0015688A" w:rsidRDefault="00784A32" w:rsidP="00354887">
            <w:pPr>
              <w:pStyle w:val="TAC"/>
              <w:keepNext w:val="0"/>
              <w:keepLines w:val="0"/>
              <w:widowControl w:val="0"/>
            </w:pPr>
            <w:r w:rsidRPr="0015688A">
              <w:t>22</w:t>
            </w:r>
          </w:p>
        </w:tc>
        <w:tc>
          <w:tcPr>
            <w:tcW w:w="3968" w:type="dxa"/>
            <w:shd w:val="clear" w:color="auto" w:fill="auto"/>
          </w:tcPr>
          <w:p w14:paraId="7E7269B1" w14:textId="77777777" w:rsidR="00784A32" w:rsidRPr="0015688A" w:rsidRDefault="00784A32" w:rsidP="00354887">
            <w:pPr>
              <w:pStyle w:val="TAL"/>
              <w:keepNext w:val="0"/>
              <w:keepLines w:val="0"/>
              <w:widowControl w:val="0"/>
            </w:pPr>
            <w:r w:rsidRPr="0015688A">
              <w:t>The SS (MCVideo Server) sends a Transmission Granted message.</w:t>
            </w:r>
          </w:p>
        </w:tc>
        <w:tc>
          <w:tcPr>
            <w:tcW w:w="708" w:type="dxa"/>
            <w:shd w:val="clear" w:color="auto" w:fill="auto"/>
          </w:tcPr>
          <w:p w14:paraId="064D9CAC" w14:textId="77777777" w:rsidR="00784A32" w:rsidRPr="0015688A" w:rsidRDefault="00784A32" w:rsidP="00354887">
            <w:pPr>
              <w:pStyle w:val="TAC"/>
              <w:keepNext w:val="0"/>
              <w:keepLines w:val="0"/>
              <w:widowControl w:val="0"/>
            </w:pPr>
            <w:r w:rsidRPr="0015688A">
              <w:t>&lt;--</w:t>
            </w:r>
          </w:p>
        </w:tc>
        <w:tc>
          <w:tcPr>
            <w:tcW w:w="2978" w:type="dxa"/>
            <w:shd w:val="clear" w:color="auto" w:fill="auto"/>
          </w:tcPr>
          <w:p w14:paraId="6A801F37" w14:textId="77777777" w:rsidR="00784A32" w:rsidRPr="0015688A" w:rsidRDefault="00784A32" w:rsidP="00354887">
            <w:pPr>
              <w:pStyle w:val="TAL"/>
              <w:keepNext w:val="0"/>
              <w:keepLines w:val="0"/>
              <w:widowControl w:val="0"/>
            </w:pPr>
            <w:r w:rsidRPr="0015688A">
              <w:t>Transmission Granted</w:t>
            </w:r>
          </w:p>
        </w:tc>
        <w:tc>
          <w:tcPr>
            <w:tcW w:w="565" w:type="dxa"/>
            <w:shd w:val="clear" w:color="auto" w:fill="auto"/>
          </w:tcPr>
          <w:p w14:paraId="503A6BAD"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6C41BEDC" w14:textId="77777777" w:rsidR="00784A32" w:rsidRPr="0015688A" w:rsidRDefault="00784A32" w:rsidP="00354887">
            <w:pPr>
              <w:pStyle w:val="TAC"/>
              <w:keepNext w:val="0"/>
              <w:keepLines w:val="0"/>
              <w:widowControl w:val="0"/>
            </w:pPr>
            <w:r w:rsidRPr="0015688A">
              <w:t>-</w:t>
            </w:r>
          </w:p>
        </w:tc>
      </w:tr>
      <w:tr w:rsidR="00784A32" w:rsidRPr="0015688A" w14:paraId="4167947E" w14:textId="77777777" w:rsidTr="00354887">
        <w:tc>
          <w:tcPr>
            <w:tcW w:w="534" w:type="dxa"/>
            <w:shd w:val="clear" w:color="auto" w:fill="auto"/>
          </w:tcPr>
          <w:p w14:paraId="176D8F7A" w14:textId="77777777" w:rsidR="00784A32" w:rsidRPr="0015688A" w:rsidRDefault="00784A32" w:rsidP="00354887">
            <w:pPr>
              <w:pStyle w:val="TAC"/>
              <w:keepNext w:val="0"/>
              <w:keepLines w:val="0"/>
              <w:widowControl w:val="0"/>
            </w:pPr>
            <w:r w:rsidRPr="0015688A">
              <w:t>23</w:t>
            </w:r>
          </w:p>
        </w:tc>
        <w:tc>
          <w:tcPr>
            <w:tcW w:w="3968" w:type="dxa"/>
            <w:shd w:val="clear" w:color="auto" w:fill="auto"/>
          </w:tcPr>
          <w:p w14:paraId="6125FBE8" w14:textId="77777777" w:rsidR="00784A32" w:rsidRPr="0015688A" w:rsidRDefault="00784A32" w:rsidP="00354887">
            <w:pPr>
              <w:pStyle w:val="TAL"/>
              <w:keepNext w:val="0"/>
              <w:keepLines w:val="0"/>
              <w:widowControl w:val="0"/>
            </w:pPr>
            <w:r w:rsidRPr="0015688A">
              <w:t>Check: Does the UE (MCVideo Client) send a Transmission Control ACK message?</w:t>
            </w:r>
          </w:p>
        </w:tc>
        <w:tc>
          <w:tcPr>
            <w:tcW w:w="708" w:type="dxa"/>
            <w:shd w:val="clear" w:color="auto" w:fill="auto"/>
          </w:tcPr>
          <w:p w14:paraId="093DE327" w14:textId="77777777" w:rsidR="00784A32" w:rsidRPr="0015688A" w:rsidRDefault="00784A32" w:rsidP="00354887">
            <w:pPr>
              <w:pStyle w:val="TAC"/>
              <w:keepNext w:val="0"/>
              <w:keepLines w:val="0"/>
              <w:widowControl w:val="0"/>
            </w:pPr>
            <w:r w:rsidRPr="0015688A">
              <w:t>--&gt;</w:t>
            </w:r>
          </w:p>
        </w:tc>
        <w:tc>
          <w:tcPr>
            <w:tcW w:w="2978" w:type="dxa"/>
            <w:shd w:val="clear" w:color="auto" w:fill="auto"/>
          </w:tcPr>
          <w:p w14:paraId="264009EA" w14:textId="77777777" w:rsidR="00784A32" w:rsidRPr="0015688A" w:rsidRDefault="00784A32" w:rsidP="00354887">
            <w:pPr>
              <w:pStyle w:val="TAL"/>
              <w:keepNext w:val="0"/>
              <w:keepLines w:val="0"/>
              <w:widowControl w:val="0"/>
            </w:pPr>
            <w:r w:rsidRPr="0015688A">
              <w:t>Transmission Control ACK</w:t>
            </w:r>
          </w:p>
        </w:tc>
        <w:tc>
          <w:tcPr>
            <w:tcW w:w="565" w:type="dxa"/>
            <w:shd w:val="clear" w:color="auto" w:fill="auto"/>
          </w:tcPr>
          <w:p w14:paraId="01C91913" w14:textId="753399A8" w:rsidR="00784A32" w:rsidRPr="0015688A" w:rsidRDefault="00784A32" w:rsidP="00354887">
            <w:pPr>
              <w:pStyle w:val="TAC"/>
              <w:keepNext w:val="0"/>
              <w:keepLines w:val="0"/>
              <w:widowControl w:val="0"/>
            </w:pPr>
            <w:del w:id="173" w:author="Kahn, Jason D. (Fed)" w:date="2021-08-24T16:51:00Z">
              <w:r w:rsidRPr="0015688A" w:rsidDel="00D05B66">
                <w:delText>3</w:delText>
              </w:r>
            </w:del>
            <w:ins w:id="174" w:author="Kahn, Jason D. (Fed)" w:date="2021-08-24T16:51:00Z">
              <w:r w:rsidR="00D05B66" w:rsidRPr="0015688A">
                <w:t>1</w:t>
              </w:r>
            </w:ins>
          </w:p>
        </w:tc>
        <w:tc>
          <w:tcPr>
            <w:tcW w:w="850" w:type="dxa"/>
            <w:shd w:val="clear" w:color="auto" w:fill="auto"/>
          </w:tcPr>
          <w:p w14:paraId="1AD390D2" w14:textId="77777777" w:rsidR="00784A32" w:rsidRPr="0015688A" w:rsidRDefault="00784A32" w:rsidP="00354887">
            <w:pPr>
              <w:pStyle w:val="TAC"/>
              <w:keepNext w:val="0"/>
              <w:keepLines w:val="0"/>
              <w:widowControl w:val="0"/>
            </w:pPr>
            <w:r w:rsidRPr="0015688A">
              <w:t>P</w:t>
            </w:r>
          </w:p>
        </w:tc>
      </w:tr>
      <w:tr w:rsidR="00784A32" w:rsidRPr="0015688A" w14:paraId="15DE6ABD" w14:textId="77777777" w:rsidTr="00354887">
        <w:tc>
          <w:tcPr>
            <w:tcW w:w="534" w:type="dxa"/>
            <w:shd w:val="clear" w:color="auto" w:fill="auto"/>
          </w:tcPr>
          <w:p w14:paraId="3DB88C33" w14:textId="77777777" w:rsidR="00784A32" w:rsidRPr="0015688A" w:rsidRDefault="00784A32" w:rsidP="00354887">
            <w:pPr>
              <w:pStyle w:val="TAC"/>
              <w:keepNext w:val="0"/>
              <w:keepLines w:val="0"/>
              <w:widowControl w:val="0"/>
            </w:pPr>
            <w:r w:rsidRPr="0015688A">
              <w:t>24</w:t>
            </w:r>
          </w:p>
        </w:tc>
        <w:tc>
          <w:tcPr>
            <w:tcW w:w="3968" w:type="dxa"/>
            <w:shd w:val="clear" w:color="auto" w:fill="auto"/>
          </w:tcPr>
          <w:p w14:paraId="6BE765FA" w14:textId="77777777" w:rsidR="00784A32" w:rsidRPr="0015688A" w:rsidRDefault="00784A32" w:rsidP="00354887">
            <w:pPr>
              <w:pStyle w:val="TAL"/>
              <w:keepNext w:val="0"/>
              <w:keepLines w:val="0"/>
              <w:widowControl w:val="0"/>
            </w:pPr>
            <w:r w:rsidRPr="0015688A">
              <w:t>Check: Does the UE (MCVideo client) notify the user that the emergency state has been successfully cancelled?</w:t>
            </w:r>
          </w:p>
          <w:p w14:paraId="274025C7" w14:textId="4A87B85C" w:rsidR="00784A32" w:rsidRPr="0015688A" w:rsidRDefault="00B93002" w:rsidP="00354887">
            <w:pPr>
              <w:pStyle w:val="TAL"/>
              <w:keepNext w:val="0"/>
              <w:keepLines w:val="0"/>
              <w:widowControl w:val="0"/>
            </w:pPr>
            <w:ins w:id="175" w:author="Kahn, Jason D. (Fed)" w:date="2021-08-24T16:44:00Z">
              <w:r w:rsidRPr="0015688A">
                <w:t>(NOTE 1)</w:t>
              </w:r>
            </w:ins>
            <w:del w:id="176" w:author="Kahn, Jason D. (Fed)" w:date="2021-08-24T16:44:00Z">
              <w:r w:rsidR="00784A32" w:rsidRPr="0015688A" w:rsidDel="00B93002">
                <w:delText>NOTE: This action is expected to be done via a suitable implementation-dependent MMI.</w:delText>
              </w:r>
            </w:del>
          </w:p>
        </w:tc>
        <w:tc>
          <w:tcPr>
            <w:tcW w:w="708" w:type="dxa"/>
            <w:shd w:val="clear" w:color="auto" w:fill="auto"/>
          </w:tcPr>
          <w:p w14:paraId="62F603CE" w14:textId="77777777" w:rsidR="00784A32" w:rsidRPr="0015688A" w:rsidRDefault="00784A32" w:rsidP="00354887">
            <w:pPr>
              <w:pStyle w:val="TAC"/>
              <w:keepNext w:val="0"/>
              <w:keepLines w:val="0"/>
              <w:widowControl w:val="0"/>
            </w:pPr>
            <w:r w:rsidRPr="0015688A">
              <w:t>-</w:t>
            </w:r>
          </w:p>
        </w:tc>
        <w:tc>
          <w:tcPr>
            <w:tcW w:w="2978" w:type="dxa"/>
            <w:shd w:val="clear" w:color="auto" w:fill="auto"/>
          </w:tcPr>
          <w:p w14:paraId="12FCDEBD" w14:textId="77777777" w:rsidR="00784A32" w:rsidRPr="0015688A" w:rsidRDefault="00784A32" w:rsidP="00354887">
            <w:pPr>
              <w:pStyle w:val="TAL"/>
              <w:keepNext w:val="0"/>
              <w:keepLines w:val="0"/>
              <w:widowControl w:val="0"/>
            </w:pPr>
            <w:r w:rsidRPr="0015688A">
              <w:t>-</w:t>
            </w:r>
          </w:p>
        </w:tc>
        <w:tc>
          <w:tcPr>
            <w:tcW w:w="565" w:type="dxa"/>
            <w:shd w:val="clear" w:color="auto" w:fill="auto"/>
          </w:tcPr>
          <w:p w14:paraId="09F9B787" w14:textId="7146965F" w:rsidR="00784A32" w:rsidRPr="0015688A" w:rsidRDefault="00784A32" w:rsidP="00354887">
            <w:pPr>
              <w:pStyle w:val="TAC"/>
              <w:keepNext w:val="0"/>
              <w:keepLines w:val="0"/>
              <w:widowControl w:val="0"/>
            </w:pPr>
            <w:del w:id="177" w:author="Kahn, Jason D. (Fed)" w:date="2021-08-24T16:52:00Z">
              <w:r w:rsidRPr="0015688A" w:rsidDel="00D05B66">
                <w:delText>4</w:delText>
              </w:r>
            </w:del>
            <w:ins w:id="178" w:author="Kahn, Jason D. (Fed)" w:date="2021-08-24T16:52:00Z">
              <w:r w:rsidR="00D05B66" w:rsidRPr="0015688A">
                <w:t>3</w:t>
              </w:r>
            </w:ins>
          </w:p>
        </w:tc>
        <w:tc>
          <w:tcPr>
            <w:tcW w:w="850" w:type="dxa"/>
            <w:shd w:val="clear" w:color="auto" w:fill="auto"/>
          </w:tcPr>
          <w:p w14:paraId="4C0278BB" w14:textId="77777777" w:rsidR="00784A32" w:rsidRPr="0015688A" w:rsidRDefault="00784A32" w:rsidP="00354887">
            <w:pPr>
              <w:pStyle w:val="TAC"/>
              <w:keepNext w:val="0"/>
              <w:keepLines w:val="0"/>
              <w:widowControl w:val="0"/>
            </w:pPr>
            <w:r w:rsidRPr="0015688A">
              <w:t>-</w:t>
            </w:r>
          </w:p>
        </w:tc>
      </w:tr>
      <w:tr w:rsidR="00784A32" w:rsidRPr="0015688A" w14:paraId="72B7D6FE" w14:textId="77777777" w:rsidTr="00354887">
        <w:trPr>
          <w:trHeight w:val="1691"/>
        </w:trPr>
        <w:tc>
          <w:tcPr>
            <w:tcW w:w="534" w:type="dxa"/>
            <w:shd w:val="clear" w:color="auto" w:fill="auto"/>
          </w:tcPr>
          <w:p w14:paraId="10B18F1C" w14:textId="77777777" w:rsidR="00784A32" w:rsidRPr="0015688A" w:rsidRDefault="00784A32" w:rsidP="00354887">
            <w:pPr>
              <w:pStyle w:val="TAC"/>
              <w:keepNext w:val="0"/>
              <w:keepLines w:val="0"/>
              <w:widowControl w:val="0"/>
            </w:pPr>
            <w:r w:rsidRPr="0015688A">
              <w:lastRenderedPageBreak/>
              <w:t>25</w:t>
            </w:r>
          </w:p>
        </w:tc>
        <w:tc>
          <w:tcPr>
            <w:tcW w:w="3968" w:type="dxa"/>
            <w:shd w:val="clear" w:color="auto" w:fill="auto"/>
          </w:tcPr>
          <w:p w14:paraId="06CBCC5D" w14:textId="77777777" w:rsidR="00784A32" w:rsidRPr="0015688A" w:rsidRDefault="00784A32" w:rsidP="00354887">
            <w:pPr>
              <w:pStyle w:val="TAL"/>
              <w:keepNext w:val="0"/>
              <w:keepLines w:val="0"/>
              <w:widowControl w:val="0"/>
              <w:rPr>
                <w:rFonts w:eastAsia="Calibri"/>
              </w:rPr>
            </w:pPr>
            <w:r w:rsidRPr="0015688A">
              <w:rPr>
                <w:rFonts w:eastAsia="Calibri"/>
              </w:rPr>
              <w:t>Make the MCVideo User request upgrade of the ongoing On-Demand Pre-arranged Chat Group Call to MCVideo Imminent Peril Chat Group Call with explicit request for Transmission Control (implicit Transmission Control).</w:t>
            </w:r>
          </w:p>
          <w:p w14:paraId="536BBF2F" w14:textId="66913D59" w:rsidR="00784A32" w:rsidRPr="0015688A" w:rsidRDefault="00B93002" w:rsidP="00354887">
            <w:pPr>
              <w:pStyle w:val="TAL"/>
              <w:keepNext w:val="0"/>
              <w:keepLines w:val="0"/>
              <w:widowControl w:val="0"/>
            </w:pPr>
            <w:ins w:id="179" w:author="Kahn, Jason D. (Fed)" w:date="2021-08-24T16:44:00Z">
              <w:r w:rsidRPr="0015688A">
                <w:t>(NOTE 1)</w:t>
              </w:r>
            </w:ins>
            <w:del w:id="180" w:author="Kahn, Jason D. (Fed)" w:date="2021-08-24T16:44:00Z">
              <w:r w:rsidR="00784A32" w:rsidRPr="0015688A" w:rsidDel="00B93002">
                <w:rPr>
                  <w:rFonts w:eastAsia="Calibri"/>
                </w:rPr>
                <w:delText>NOTE: This action is expected to be done via a suitable implementation-dependent MMI.</w:delText>
              </w:r>
            </w:del>
          </w:p>
        </w:tc>
        <w:tc>
          <w:tcPr>
            <w:tcW w:w="708" w:type="dxa"/>
            <w:shd w:val="clear" w:color="auto" w:fill="auto"/>
          </w:tcPr>
          <w:p w14:paraId="67925F24" w14:textId="77777777" w:rsidR="00784A32" w:rsidRPr="0015688A" w:rsidRDefault="00784A32" w:rsidP="00354887">
            <w:pPr>
              <w:pStyle w:val="TAC"/>
              <w:keepNext w:val="0"/>
              <w:keepLines w:val="0"/>
              <w:widowControl w:val="0"/>
            </w:pPr>
            <w:r w:rsidRPr="0015688A">
              <w:t>-</w:t>
            </w:r>
          </w:p>
        </w:tc>
        <w:tc>
          <w:tcPr>
            <w:tcW w:w="2978" w:type="dxa"/>
            <w:shd w:val="clear" w:color="auto" w:fill="auto"/>
          </w:tcPr>
          <w:p w14:paraId="7558C596" w14:textId="77777777" w:rsidR="00784A32" w:rsidRPr="0015688A" w:rsidRDefault="00784A32" w:rsidP="00354887">
            <w:pPr>
              <w:pStyle w:val="TAL"/>
              <w:keepNext w:val="0"/>
              <w:keepLines w:val="0"/>
              <w:widowControl w:val="0"/>
            </w:pPr>
            <w:r w:rsidRPr="0015688A">
              <w:t>-</w:t>
            </w:r>
          </w:p>
        </w:tc>
        <w:tc>
          <w:tcPr>
            <w:tcW w:w="565" w:type="dxa"/>
            <w:shd w:val="clear" w:color="auto" w:fill="auto"/>
          </w:tcPr>
          <w:p w14:paraId="69A0FFB4"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607E921A" w14:textId="77777777" w:rsidR="00784A32" w:rsidRPr="0015688A" w:rsidRDefault="00784A32" w:rsidP="00354887">
            <w:pPr>
              <w:pStyle w:val="TAC"/>
              <w:keepNext w:val="0"/>
              <w:keepLines w:val="0"/>
              <w:widowControl w:val="0"/>
            </w:pPr>
            <w:r w:rsidRPr="0015688A">
              <w:t>-</w:t>
            </w:r>
          </w:p>
        </w:tc>
      </w:tr>
      <w:tr w:rsidR="00784A32" w:rsidRPr="0015688A" w14:paraId="403C173B" w14:textId="77777777" w:rsidTr="00354887">
        <w:tc>
          <w:tcPr>
            <w:tcW w:w="534" w:type="dxa"/>
            <w:shd w:val="clear" w:color="auto" w:fill="auto"/>
          </w:tcPr>
          <w:p w14:paraId="11BFCF87" w14:textId="77777777" w:rsidR="00784A32" w:rsidRPr="0015688A" w:rsidRDefault="00784A32" w:rsidP="00354887">
            <w:pPr>
              <w:pStyle w:val="TAC"/>
              <w:keepNext w:val="0"/>
              <w:keepLines w:val="0"/>
              <w:widowControl w:val="0"/>
            </w:pPr>
            <w:r w:rsidRPr="0015688A">
              <w:t>26</w:t>
            </w:r>
          </w:p>
        </w:tc>
        <w:tc>
          <w:tcPr>
            <w:tcW w:w="3968" w:type="dxa"/>
            <w:shd w:val="clear" w:color="auto" w:fill="auto"/>
          </w:tcPr>
          <w:p w14:paraId="06892E43" w14:textId="77777777" w:rsidR="00784A32" w:rsidRPr="0015688A" w:rsidRDefault="00784A32" w:rsidP="00354887">
            <w:pPr>
              <w:pStyle w:val="TAL"/>
              <w:keepNext w:val="0"/>
              <w:keepLines w:val="0"/>
              <w:widowControl w:val="0"/>
            </w:pPr>
            <w:r w:rsidRPr="0015688A">
              <w:t xml:space="preserve">Check: Does the UE (MCVideo Client) send a SIP re-INVITE request </w:t>
            </w:r>
            <w:r w:rsidRPr="0015688A">
              <w:rPr>
                <w:rFonts w:eastAsia="Calibri"/>
              </w:rPr>
              <w:t>message to upgrade the call to an Imminent Peril Group Chat Call with implicit Transmission Control?</w:t>
            </w:r>
          </w:p>
        </w:tc>
        <w:tc>
          <w:tcPr>
            <w:tcW w:w="708" w:type="dxa"/>
            <w:shd w:val="clear" w:color="auto" w:fill="auto"/>
          </w:tcPr>
          <w:p w14:paraId="57C06700" w14:textId="77777777" w:rsidR="00784A32" w:rsidRPr="0015688A" w:rsidRDefault="00784A32" w:rsidP="00354887">
            <w:pPr>
              <w:pStyle w:val="TAC"/>
              <w:keepNext w:val="0"/>
              <w:keepLines w:val="0"/>
              <w:widowControl w:val="0"/>
            </w:pPr>
            <w:r w:rsidRPr="0015688A">
              <w:t>--&gt;</w:t>
            </w:r>
          </w:p>
        </w:tc>
        <w:tc>
          <w:tcPr>
            <w:tcW w:w="2978" w:type="dxa"/>
            <w:shd w:val="clear" w:color="auto" w:fill="auto"/>
          </w:tcPr>
          <w:p w14:paraId="0B3C60B7" w14:textId="77777777" w:rsidR="00784A32" w:rsidRPr="0015688A" w:rsidRDefault="00784A32" w:rsidP="00354887">
            <w:pPr>
              <w:pStyle w:val="TAL"/>
              <w:keepNext w:val="0"/>
              <w:keepLines w:val="0"/>
              <w:widowControl w:val="0"/>
            </w:pPr>
            <w:r w:rsidRPr="0015688A">
              <w:t>SIP re-INVITE</w:t>
            </w:r>
          </w:p>
        </w:tc>
        <w:tc>
          <w:tcPr>
            <w:tcW w:w="565" w:type="dxa"/>
            <w:shd w:val="clear" w:color="auto" w:fill="auto"/>
          </w:tcPr>
          <w:p w14:paraId="26570DAC" w14:textId="37C1CCC3" w:rsidR="00784A32" w:rsidRPr="0015688A" w:rsidRDefault="00784A32" w:rsidP="00354887">
            <w:pPr>
              <w:pStyle w:val="TAC"/>
              <w:keepNext w:val="0"/>
              <w:keepLines w:val="0"/>
              <w:widowControl w:val="0"/>
            </w:pPr>
            <w:del w:id="181" w:author="Kahn, Jason D. (Fed)" w:date="2021-08-24T16:53:00Z">
              <w:r w:rsidRPr="0015688A" w:rsidDel="00D05B66">
                <w:delText>5</w:delText>
              </w:r>
            </w:del>
            <w:ins w:id="182" w:author="Kahn, Jason D. (Fed)" w:date="2021-08-24T16:53:00Z">
              <w:r w:rsidR="00D05B66" w:rsidRPr="0015688A">
                <w:t>4</w:t>
              </w:r>
            </w:ins>
          </w:p>
        </w:tc>
        <w:tc>
          <w:tcPr>
            <w:tcW w:w="850" w:type="dxa"/>
            <w:shd w:val="clear" w:color="auto" w:fill="auto"/>
          </w:tcPr>
          <w:p w14:paraId="74B43402" w14:textId="77777777" w:rsidR="00784A32" w:rsidRPr="0015688A" w:rsidRDefault="00784A32" w:rsidP="00354887">
            <w:pPr>
              <w:pStyle w:val="TAC"/>
              <w:keepNext w:val="0"/>
              <w:keepLines w:val="0"/>
              <w:widowControl w:val="0"/>
            </w:pPr>
            <w:r w:rsidRPr="0015688A">
              <w:t>P</w:t>
            </w:r>
          </w:p>
        </w:tc>
      </w:tr>
      <w:tr w:rsidR="00784A32" w:rsidRPr="0015688A" w14:paraId="34F8F24E" w14:textId="77777777" w:rsidTr="00354887">
        <w:trPr>
          <w:trHeight w:val="359"/>
        </w:trPr>
        <w:tc>
          <w:tcPr>
            <w:tcW w:w="534" w:type="dxa"/>
            <w:shd w:val="clear" w:color="auto" w:fill="auto"/>
          </w:tcPr>
          <w:p w14:paraId="5C53F87D" w14:textId="77777777" w:rsidR="00784A32" w:rsidRPr="0015688A" w:rsidRDefault="00784A32" w:rsidP="00354887">
            <w:pPr>
              <w:pStyle w:val="TAC"/>
              <w:keepNext w:val="0"/>
              <w:keepLines w:val="0"/>
              <w:widowControl w:val="0"/>
            </w:pPr>
            <w:r w:rsidRPr="0015688A">
              <w:t>27</w:t>
            </w:r>
          </w:p>
        </w:tc>
        <w:tc>
          <w:tcPr>
            <w:tcW w:w="3968" w:type="dxa"/>
            <w:shd w:val="clear" w:color="auto" w:fill="auto"/>
          </w:tcPr>
          <w:p w14:paraId="1C70CD3F" w14:textId="77777777" w:rsidR="00784A32" w:rsidRPr="0015688A" w:rsidRDefault="00784A32" w:rsidP="00354887">
            <w:pPr>
              <w:pStyle w:val="TAL"/>
              <w:keepNext w:val="0"/>
              <w:keepLines w:val="0"/>
              <w:widowControl w:val="0"/>
            </w:pPr>
            <w:r w:rsidRPr="0015688A">
              <w:t>The SS (MCVideo Server) sends a SIP 100 (Trying) message.</w:t>
            </w:r>
          </w:p>
        </w:tc>
        <w:tc>
          <w:tcPr>
            <w:tcW w:w="708" w:type="dxa"/>
            <w:shd w:val="clear" w:color="auto" w:fill="auto"/>
          </w:tcPr>
          <w:p w14:paraId="2E7EAAB3" w14:textId="77777777" w:rsidR="00784A32" w:rsidRPr="0015688A" w:rsidRDefault="00784A32" w:rsidP="00354887">
            <w:pPr>
              <w:pStyle w:val="TAC"/>
              <w:keepNext w:val="0"/>
              <w:keepLines w:val="0"/>
              <w:widowControl w:val="0"/>
            </w:pPr>
            <w:r w:rsidRPr="0015688A">
              <w:t>&lt;--</w:t>
            </w:r>
          </w:p>
        </w:tc>
        <w:tc>
          <w:tcPr>
            <w:tcW w:w="2978" w:type="dxa"/>
            <w:shd w:val="clear" w:color="auto" w:fill="auto"/>
          </w:tcPr>
          <w:p w14:paraId="4C677370" w14:textId="77777777" w:rsidR="00784A32" w:rsidRPr="0015688A" w:rsidRDefault="00784A32" w:rsidP="00354887">
            <w:pPr>
              <w:pStyle w:val="TAL"/>
              <w:keepNext w:val="0"/>
              <w:keepLines w:val="0"/>
              <w:widowControl w:val="0"/>
            </w:pPr>
            <w:r w:rsidRPr="0015688A">
              <w:t>SIP 100 (Trying)</w:t>
            </w:r>
          </w:p>
        </w:tc>
        <w:tc>
          <w:tcPr>
            <w:tcW w:w="565" w:type="dxa"/>
            <w:shd w:val="clear" w:color="auto" w:fill="auto"/>
          </w:tcPr>
          <w:p w14:paraId="37C4646F" w14:textId="77777777" w:rsidR="00784A32" w:rsidRPr="0015688A" w:rsidRDefault="00784A32" w:rsidP="00354887">
            <w:pPr>
              <w:pStyle w:val="TAC"/>
              <w:keepNext w:val="0"/>
              <w:keepLines w:val="0"/>
              <w:widowControl w:val="0"/>
            </w:pPr>
            <w:r w:rsidRPr="0015688A">
              <w:t xml:space="preserve">- </w:t>
            </w:r>
          </w:p>
        </w:tc>
        <w:tc>
          <w:tcPr>
            <w:tcW w:w="850" w:type="dxa"/>
            <w:shd w:val="clear" w:color="auto" w:fill="auto"/>
          </w:tcPr>
          <w:p w14:paraId="044DBA83" w14:textId="77777777" w:rsidR="00784A32" w:rsidRPr="0015688A" w:rsidRDefault="00784A32" w:rsidP="00354887">
            <w:pPr>
              <w:pStyle w:val="TAC"/>
              <w:keepNext w:val="0"/>
              <w:keepLines w:val="0"/>
              <w:widowControl w:val="0"/>
            </w:pPr>
            <w:r w:rsidRPr="0015688A">
              <w:t>-</w:t>
            </w:r>
          </w:p>
        </w:tc>
      </w:tr>
      <w:tr w:rsidR="00784A32" w:rsidRPr="0015688A" w14:paraId="40107F7B" w14:textId="77777777" w:rsidTr="00354887">
        <w:tc>
          <w:tcPr>
            <w:tcW w:w="534" w:type="dxa"/>
            <w:shd w:val="clear" w:color="auto" w:fill="auto"/>
          </w:tcPr>
          <w:p w14:paraId="4D747573" w14:textId="77777777" w:rsidR="00784A32" w:rsidRPr="0015688A" w:rsidRDefault="00784A32" w:rsidP="00354887">
            <w:pPr>
              <w:pStyle w:val="TAC"/>
              <w:keepNext w:val="0"/>
              <w:keepLines w:val="0"/>
              <w:widowControl w:val="0"/>
            </w:pPr>
            <w:r w:rsidRPr="0015688A">
              <w:t>28</w:t>
            </w:r>
          </w:p>
        </w:tc>
        <w:tc>
          <w:tcPr>
            <w:tcW w:w="3968" w:type="dxa"/>
            <w:shd w:val="clear" w:color="auto" w:fill="auto"/>
          </w:tcPr>
          <w:p w14:paraId="07CA91D3" w14:textId="77777777" w:rsidR="00784A32" w:rsidRPr="0015688A" w:rsidRDefault="00784A32" w:rsidP="00354887">
            <w:pPr>
              <w:pStyle w:val="TAL"/>
              <w:keepNext w:val="0"/>
              <w:keepLines w:val="0"/>
              <w:widowControl w:val="0"/>
            </w:pPr>
            <w:r w:rsidRPr="0015688A">
              <w:t xml:space="preserve">The SS (MCVideo Server) sends a SIP 200 (OK) message. </w:t>
            </w:r>
          </w:p>
        </w:tc>
        <w:tc>
          <w:tcPr>
            <w:tcW w:w="708" w:type="dxa"/>
            <w:shd w:val="clear" w:color="auto" w:fill="auto"/>
          </w:tcPr>
          <w:p w14:paraId="0149055A" w14:textId="77777777" w:rsidR="00784A32" w:rsidRPr="0015688A" w:rsidRDefault="00784A32" w:rsidP="00354887">
            <w:pPr>
              <w:pStyle w:val="TAC"/>
              <w:keepNext w:val="0"/>
              <w:keepLines w:val="0"/>
              <w:widowControl w:val="0"/>
            </w:pPr>
            <w:r w:rsidRPr="0015688A">
              <w:t>&lt;--</w:t>
            </w:r>
          </w:p>
        </w:tc>
        <w:tc>
          <w:tcPr>
            <w:tcW w:w="2978" w:type="dxa"/>
            <w:shd w:val="clear" w:color="auto" w:fill="auto"/>
          </w:tcPr>
          <w:p w14:paraId="695EFBED" w14:textId="77777777" w:rsidR="00784A32" w:rsidRPr="0015688A" w:rsidRDefault="00784A32" w:rsidP="00354887">
            <w:pPr>
              <w:pStyle w:val="TAL"/>
              <w:keepNext w:val="0"/>
              <w:keepLines w:val="0"/>
              <w:widowControl w:val="0"/>
            </w:pPr>
            <w:r w:rsidRPr="0015688A">
              <w:t>SIP 200 (OK)</w:t>
            </w:r>
          </w:p>
        </w:tc>
        <w:tc>
          <w:tcPr>
            <w:tcW w:w="565" w:type="dxa"/>
            <w:shd w:val="clear" w:color="auto" w:fill="auto"/>
          </w:tcPr>
          <w:p w14:paraId="7BF38FB5"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49DD0B8A" w14:textId="77777777" w:rsidR="00784A32" w:rsidRPr="0015688A" w:rsidRDefault="00784A32" w:rsidP="00354887">
            <w:pPr>
              <w:pStyle w:val="TAC"/>
              <w:keepNext w:val="0"/>
              <w:keepLines w:val="0"/>
              <w:widowControl w:val="0"/>
            </w:pPr>
            <w:r w:rsidRPr="0015688A">
              <w:t>-</w:t>
            </w:r>
          </w:p>
        </w:tc>
      </w:tr>
      <w:tr w:rsidR="00784A32" w:rsidRPr="0015688A" w14:paraId="40528A99" w14:textId="77777777" w:rsidTr="00354887">
        <w:tc>
          <w:tcPr>
            <w:tcW w:w="534" w:type="dxa"/>
            <w:shd w:val="clear" w:color="auto" w:fill="auto"/>
          </w:tcPr>
          <w:p w14:paraId="53F75D10" w14:textId="77777777" w:rsidR="00784A32" w:rsidRPr="0015688A" w:rsidRDefault="00784A32" w:rsidP="00354887">
            <w:pPr>
              <w:pStyle w:val="TAC"/>
              <w:keepNext w:val="0"/>
              <w:keepLines w:val="0"/>
              <w:widowControl w:val="0"/>
            </w:pPr>
            <w:r w:rsidRPr="0015688A">
              <w:t>29</w:t>
            </w:r>
          </w:p>
        </w:tc>
        <w:tc>
          <w:tcPr>
            <w:tcW w:w="3968" w:type="dxa"/>
            <w:shd w:val="clear" w:color="auto" w:fill="auto"/>
          </w:tcPr>
          <w:p w14:paraId="53B9FE4F" w14:textId="1B3A3DF4" w:rsidR="00784A32" w:rsidRPr="0015688A" w:rsidRDefault="00B93002" w:rsidP="00354887">
            <w:pPr>
              <w:pStyle w:val="TAL"/>
              <w:keepNext w:val="0"/>
              <w:keepLines w:val="0"/>
              <w:widowControl w:val="0"/>
            </w:pPr>
            <w:ins w:id="183" w:author="Kahn, Jason D. (Fed)" w:date="2021-08-24T16:47:00Z">
              <w:r w:rsidRPr="0015688A">
                <w:t xml:space="preserve">Check: Does </w:t>
              </w:r>
            </w:ins>
            <w:del w:id="184" w:author="Kahn, Jason D. (Fed)" w:date="2021-08-24T16:47:00Z">
              <w:r w:rsidR="00784A32" w:rsidRPr="0015688A" w:rsidDel="00B93002">
                <w:delText>T</w:delText>
              </w:r>
            </w:del>
            <w:ins w:id="185" w:author="Kahn, Jason D. (Fed)" w:date="2021-08-24T16:47:00Z">
              <w:r w:rsidRPr="0015688A">
                <w:t>t</w:t>
              </w:r>
            </w:ins>
            <w:r w:rsidR="00784A32" w:rsidRPr="0015688A">
              <w:t>he UE (MCVideo Client) acknowledges the SIP 200 (OK</w:t>
            </w:r>
            <w:del w:id="186" w:author="Kahn, Jason D. (Fed)" w:date="2021-08-24T16:47:00Z">
              <w:r w:rsidR="00784A32" w:rsidRPr="0015688A" w:rsidDel="00B93002">
                <w:delText>).</w:delText>
              </w:r>
            </w:del>
            <w:ins w:id="187" w:author="Kahn, Jason D. (Fed)" w:date="2021-08-24T16:47:00Z">
              <w:r w:rsidRPr="0015688A">
                <w:t>)?</w:t>
              </w:r>
            </w:ins>
          </w:p>
        </w:tc>
        <w:tc>
          <w:tcPr>
            <w:tcW w:w="708" w:type="dxa"/>
            <w:shd w:val="clear" w:color="auto" w:fill="auto"/>
          </w:tcPr>
          <w:p w14:paraId="215E1230" w14:textId="77777777" w:rsidR="00784A32" w:rsidRPr="0015688A" w:rsidRDefault="00784A32" w:rsidP="00354887">
            <w:pPr>
              <w:pStyle w:val="TAC"/>
              <w:keepNext w:val="0"/>
              <w:keepLines w:val="0"/>
              <w:widowControl w:val="0"/>
            </w:pPr>
            <w:r w:rsidRPr="0015688A">
              <w:t>--&gt;</w:t>
            </w:r>
          </w:p>
        </w:tc>
        <w:tc>
          <w:tcPr>
            <w:tcW w:w="2978" w:type="dxa"/>
            <w:shd w:val="clear" w:color="auto" w:fill="auto"/>
          </w:tcPr>
          <w:p w14:paraId="30EC8E16" w14:textId="77777777" w:rsidR="00784A32" w:rsidRPr="0015688A" w:rsidRDefault="00784A32" w:rsidP="00354887">
            <w:pPr>
              <w:pStyle w:val="TAL"/>
              <w:keepNext w:val="0"/>
              <w:keepLines w:val="0"/>
              <w:widowControl w:val="0"/>
            </w:pPr>
            <w:r w:rsidRPr="0015688A">
              <w:t>SIP ACK</w:t>
            </w:r>
          </w:p>
        </w:tc>
        <w:tc>
          <w:tcPr>
            <w:tcW w:w="565" w:type="dxa"/>
            <w:shd w:val="clear" w:color="auto" w:fill="auto"/>
          </w:tcPr>
          <w:p w14:paraId="7E13A2E0"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525C771E" w14:textId="77777777" w:rsidR="00784A32" w:rsidRPr="0015688A" w:rsidRDefault="00784A32" w:rsidP="00354887">
            <w:pPr>
              <w:pStyle w:val="TAC"/>
              <w:keepNext w:val="0"/>
              <w:keepLines w:val="0"/>
              <w:widowControl w:val="0"/>
            </w:pPr>
            <w:r w:rsidRPr="0015688A">
              <w:t>-</w:t>
            </w:r>
          </w:p>
        </w:tc>
      </w:tr>
      <w:tr w:rsidR="00784A32" w:rsidRPr="0015688A" w14:paraId="7A55365D" w14:textId="77777777" w:rsidTr="00354887">
        <w:tc>
          <w:tcPr>
            <w:tcW w:w="534" w:type="dxa"/>
            <w:shd w:val="clear" w:color="auto" w:fill="auto"/>
          </w:tcPr>
          <w:p w14:paraId="399BDB1C" w14:textId="77777777" w:rsidR="00784A32" w:rsidRPr="0015688A" w:rsidRDefault="00784A32" w:rsidP="00354887">
            <w:pPr>
              <w:pStyle w:val="TAC"/>
              <w:keepNext w:val="0"/>
              <w:keepLines w:val="0"/>
              <w:widowControl w:val="0"/>
            </w:pPr>
            <w:r w:rsidRPr="0015688A">
              <w:t>30</w:t>
            </w:r>
          </w:p>
        </w:tc>
        <w:tc>
          <w:tcPr>
            <w:tcW w:w="3968" w:type="dxa"/>
            <w:shd w:val="clear" w:color="auto" w:fill="auto"/>
          </w:tcPr>
          <w:p w14:paraId="2B319E9C" w14:textId="77777777" w:rsidR="00784A32" w:rsidRPr="0015688A" w:rsidRDefault="00784A32" w:rsidP="00354887">
            <w:pPr>
              <w:pStyle w:val="TAL"/>
              <w:keepNext w:val="0"/>
              <w:keepLines w:val="0"/>
              <w:widowControl w:val="0"/>
            </w:pPr>
            <w:r w:rsidRPr="0015688A">
              <w:t>The SS (MCVideo Server) sends a Transmission Granted message.</w:t>
            </w:r>
          </w:p>
        </w:tc>
        <w:tc>
          <w:tcPr>
            <w:tcW w:w="708" w:type="dxa"/>
            <w:shd w:val="clear" w:color="auto" w:fill="auto"/>
          </w:tcPr>
          <w:p w14:paraId="299E8D8E" w14:textId="77777777" w:rsidR="00784A32" w:rsidRPr="0015688A" w:rsidRDefault="00784A32" w:rsidP="00354887">
            <w:pPr>
              <w:pStyle w:val="TAC"/>
              <w:keepNext w:val="0"/>
              <w:keepLines w:val="0"/>
              <w:widowControl w:val="0"/>
            </w:pPr>
            <w:r w:rsidRPr="0015688A">
              <w:t>&lt;--</w:t>
            </w:r>
          </w:p>
        </w:tc>
        <w:tc>
          <w:tcPr>
            <w:tcW w:w="2978" w:type="dxa"/>
            <w:shd w:val="clear" w:color="auto" w:fill="auto"/>
          </w:tcPr>
          <w:p w14:paraId="42A953FB" w14:textId="77777777" w:rsidR="00784A32" w:rsidRPr="0015688A" w:rsidRDefault="00784A32" w:rsidP="00354887">
            <w:pPr>
              <w:pStyle w:val="TAL"/>
              <w:keepNext w:val="0"/>
              <w:keepLines w:val="0"/>
              <w:widowControl w:val="0"/>
            </w:pPr>
            <w:r w:rsidRPr="0015688A">
              <w:t>Transmission Granted</w:t>
            </w:r>
          </w:p>
        </w:tc>
        <w:tc>
          <w:tcPr>
            <w:tcW w:w="565" w:type="dxa"/>
            <w:shd w:val="clear" w:color="auto" w:fill="auto"/>
          </w:tcPr>
          <w:p w14:paraId="7507A463"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413A72DC" w14:textId="77777777" w:rsidR="00784A32" w:rsidRPr="0015688A" w:rsidRDefault="00784A32" w:rsidP="00354887">
            <w:pPr>
              <w:pStyle w:val="TAC"/>
              <w:keepNext w:val="0"/>
              <w:keepLines w:val="0"/>
              <w:widowControl w:val="0"/>
            </w:pPr>
            <w:r w:rsidRPr="0015688A">
              <w:t>-</w:t>
            </w:r>
          </w:p>
        </w:tc>
      </w:tr>
      <w:tr w:rsidR="00784A32" w:rsidRPr="0015688A" w14:paraId="414324C1" w14:textId="77777777" w:rsidTr="00354887">
        <w:tc>
          <w:tcPr>
            <w:tcW w:w="534" w:type="dxa"/>
            <w:shd w:val="clear" w:color="auto" w:fill="auto"/>
          </w:tcPr>
          <w:p w14:paraId="321382D3" w14:textId="77777777" w:rsidR="00784A32" w:rsidRPr="0015688A" w:rsidRDefault="00784A32" w:rsidP="00354887">
            <w:pPr>
              <w:pStyle w:val="TAC"/>
              <w:keepNext w:val="0"/>
              <w:keepLines w:val="0"/>
              <w:widowControl w:val="0"/>
            </w:pPr>
            <w:r w:rsidRPr="0015688A">
              <w:t>31</w:t>
            </w:r>
          </w:p>
        </w:tc>
        <w:tc>
          <w:tcPr>
            <w:tcW w:w="3968" w:type="dxa"/>
            <w:shd w:val="clear" w:color="auto" w:fill="auto"/>
          </w:tcPr>
          <w:p w14:paraId="318EA801" w14:textId="77777777" w:rsidR="00784A32" w:rsidRPr="0015688A" w:rsidRDefault="00784A32" w:rsidP="00354887">
            <w:pPr>
              <w:pStyle w:val="TAL"/>
              <w:keepNext w:val="0"/>
              <w:keepLines w:val="0"/>
              <w:widowControl w:val="0"/>
            </w:pPr>
            <w:r w:rsidRPr="0015688A">
              <w:t>Check: Does the UE (MCVideo Client) send a Transmission Control ACK message?</w:t>
            </w:r>
          </w:p>
        </w:tc>
        <w:tc>
          <w:tcPr>
            <w:tcW w:w="708" w:type="dxa"/>
            <w:shd w:val="clear" w:color="auto" w:fill="auto"/>
          </w:tcPr>
          <w:p w14:paraId="48CFEF8D" w14:textId="77777777" w:rsidR="00784A32" w:rsidRPr="0015688A" w:rsidRDefault="00784A32" w:rsidP="00354887">
            <w:pPr>
              <w:pStyle w:val="TAC"/>
              <w:keepNext w:val="0"/>
              <w:keepLines w:val="0"/>
              <w:widowControl w:val="0"/>
            </w:pPr>
            <w:r w:rsidRPr="0015688A">
              <w:t>--&gt;</w:t>
            </w:r>
          </w:p>
        </w:tc>
        <w:tc>
          <w:tcPr>
            <w:tcW w:w="2978" w:type="dxa"/>
            <w:shd w:val="clear" w:color="auto" w:fill="auto"/>
          </w:tcPr>
          <w:p w14:paraId="6C25CF1C" w14:textId="77777777" w:rsidR="00784A32" w:rsidRPr="0015688A" w:rsidRDefault="00784A32" w:rsidP="00354887">
            <w:pPr>
              <w:pStyle w:val="TAL"/>
              <w:keepNext w:val="0"/>
              <w:keepLines w:val="0"/>
              <w:widowControl w:val="0"/>
            </w:pPr>
            <w:r w:rsidRPr="0015688A">
              <w:t>Transmission Control ACK</w:t>
            </w:r>
          </w:p>
        </w:tc>
        <w:tc>
          <w:tcPr>
            <w:tcW w:w="565" w:type="dxa"/>
            <w:shd w:val="clear" w:color="auto" w:fill="auto"/>
          </w:tcPr>
          <w:p w14:paraId="01874BAE" w14:textId="0AB4C881" w:rsidR="00784A32" w:rsidRPr="0015688A" w:rsidRDefault="00784A32" w:rsidP="00354887">
            <w:pPr>
              <w:pStyle w:val="TAC"/>
              <w:keepNext w:val="0"/>
              <w:keepLines w:val="0"/>
              <w:widowControl w:val="0"/>
            </w:pPr>
            <w:del w:id="188" w:author="Kahn, Jason D. (Fed)" w:date="2021-08-24T16:51:00Z">
              <w:r w:rsidRPr="0015688A" w:rsidDel="00D05B66">
                <w:delText>3</w:delText>
              </w:r>
            </w:del>
            <w:ins w:id="189" w:author="Kahn, Jason D. (Fed)" w:date="2021-08-24T16:51:00Z">
              <w:r w:rsidR="00D05B66" w:rsidRPr="0015688A">
                <w:t>1</w:t>
              </w:r>
            </w:ins>
          </w:p>
        </w:tc>
        <w:tc>
          <w:tcPr>
            <w:tcW w:w="850" w:type="dxa"/>
            <w:shd w:val="clear" w:color="auto" w:fill="auto"/>
          </w:tcPr>
          <w:p w14:paraId="3E6EF1E8" w14:textId="77777777" w:rsidR="00784A32" w:rsidRPr="0015688A" w:rsidRDefault="00784A32" w:rsidP="00354887">
            <w:pPr>
              <w:pStyle w:val="TAC"/>
              <w:keepNext w:val="0"/>
              <w:keepLines w:val="0"/>
              <w:widowControl w:val="0"/>
            </w:pPr>
            <w:r w:rsidRPr="0015688A">
              <w:t>P</w:t>
            </w:r>
          </w:p>
        </w:tc>
      </w:tr>
      <w:tr w:rsidR="00784A32" w:rsidRPr="0015688A" w14:paraId="29F81757" w14:textId="77777777" w:rsidTr="00354887">
        <w:tc>
          <w:tcPr>
            <w:tcW w:w="534" w:type="dxa"/>
            <w:shd w:val="clear" w:color="auto" w:fill="auto"/>
          </w:tcPr>
          <w:p w14:paraId="47E5CC64" w14:textId="77777777" w:rsidR="00784A32" w:rsidRPr="0015688A" w:rsidRDefault="00784A32" w:rsidP="00354887">
            <w:pPr>
              <w:pStyle w:val="TAC"/>
              <w:keepNext w:val="0"/>
              <w:keepLines w:val="0"/>
              <w:widowControl w:val="0"/>
            </w:pPr>
            <w:r w:rsidRPr="0015688A">
              <w:t>32</w:t>
            </w:r>
          </w:p>
        </w:tc>
        <w:tc>
          <w:tcPr>
            <w:tcW w:w="3968" w:type="dxa"/>
            <w:shd w:val="clear" w:color="auto" w:fill="auto"/>
          </w:tcPr>
          <w:p w14:paraId="55DEEEB8" w14:textId="77777777" w:rsidR="00784A32" w:rsidRPr="0015688A" w:rsidRDefault="00784A32" w:rsidP="00354887">
            <w:pPr>
              <w:pStyle w:val="TAL"/>
              <w:keepNext w:val="0"/>
              <w:keepLines w:val="0"/>
              <w:widowControl w:val="0"/>
            </w:pPr>
            <w:r w:rsidRPr="0015688A">
              <w:t>Check: Does the UE (MCVideo client) notify the user that the Imminent Peril Chat Group Call has been successfully established?</w:t>
            </w:r>
          </w:p>
          <w:p w14:paraId="6478F33D" w14:textId="3DC46D8C" w:rsidR="00784A32" w:rsidRPr="0015688A" w:rsidRDefault="00B93002" w:rsidP="00354887">
            <w:pPr>
              <w:pStyle w:val="TAL"/>
              <w:keepNext w:val="0"/>
              <w:keepLines w:val="0"/>
              <w:widowControl w:val="0"/>
            </w:pPr>
            <w:ins w:id="190" w:author="Kahn, Jason D. (Fed)" w:date="2021-08-24T16:44:00Z">
              <w:r w:rsidRPr="0015688A">
                <w:t>(NOTE 1)</w:t>
              </w:r>
            </w:ins>
            <w:del w:id="191" w:author="Kahn, Jason D. (Fed)" w:date="2021-08-24T16:44:00Z">
              <w:r w:rsidR="00784A32" w:rsidRPr="0015688A" w:rsidDel="00B93002">
                <w:delText>NOTE: This is expected to be done via a suitable implementation dependent MMI.</w:delText>
              </w:r>
            </w:del>
          </w:p>
        </w:tc>
        <w:tc>
          <w:tcPr>
            <w:tcW w:w="708" w:type="dxa"/>
            <w:shd w:val="clear" w:color="auto" w:fill="auto"/>
          </w:tcPr>
          <w:p w14:paraId="0F1868AB" w14:textId="77777777" w:rsidR="00784A32" w:rsidRPr="0015688A" w:rsidRDefault="00784A32" w:rsidP="00354887">
            <w:pPr>
              <w:pStyle w:val="TAC"/>
              <w:keepNext w:val="0"/>
              <w:keepLines w:val="0"/>
              <w:widowControl w:val="0"/>
            </w:pPr>
            <w:r w:rsidRPr="0015688A">
              <w:t>-</w:t>
            </w:r>
          </w:p>
        </w:tc>
        <w:tc>
          <w:tcPr>
            <w:tcW w:w="2978" w:type="dxa"/>
            <w:shd w:val="clear" w:color="auto" w:fill="auto"/>
          </w:tcPr>
          <w:p w14:paraId="3674251D" w14:textId="77777777" w:rsidR="00784A32" w:rsidRPr="0015688A" w:rsidRDefault="00784A32" w:rsidP="00354887">
            <w:pPr>
              <w:pStyle w:val="TAL"/>
              <w:keepNext w:val="0"/>
              <w:keepLines w:val="0"/>
              <w:widowControl w:val="0"/>
            </w:pPr>
            <w:r w:rsidRPr="0015688A">
              <w:t>-</w:t>
            </w:r>
          </w:p>
        </w:tc>
        <w:tc>
          <w:tcPr>
            <w:tcW w:w="565" w:type="dxa"/>
            <w:shd w:val="clear" w:color="auto" w:fill="auto"/>
          </w:tcPr>
          <w:p w14:paraId="20C09DD5" w14:textId="1AFD383D" w:rsidR="00784A32" w:rsidRPr="0015688A" w:rsidRDefault="00784A32" w:rsidP="00354887">
            <w:pPr>
              <w:pStyle w:val="TAC"/>
              <w:keepNext w:val="0"/>
              <w:keepLines w:val="0"/>
              <w:widowControl w:val="0"/>
            </w:pPr>
            <w:del w:id="192" w:author="Kahn, Jason D. (Fed)" w:date="2021-08-24T16:53:00Z">
              <w:r w:rsidRPr="0015688A" w:rsidDel="00D05B66">
                <w:delText>5</w:delText>
              </w:r>
            </w:del>
            <w:ins w:id="193" w:author="Kahn, Jason D. (Fed)" w:date="2021-08-24T16:53:00Z">
              <w:r w:rsidR="00D05B66" w:rsidRPr="0015688A">
                <w:t>4</w:t>
              </w:r>
            </w:ins>
          </w:p>
        </w:tc>
        <w:tc>
          <w:tcPr>
            <w:tcW w:w="850" w:type="dxa"/>
            <w:shd w:val="clear" w:color="auto" w:fill="auto"/>
          </w:tcPr>
          <w:p w14:paraId="1873B51F" w14:textId="77777777" w:rsidR="00784A32" w:rsidRPr="0015688A" w:rsidRDefault="00784A32" w:rsidP="00354887">
            <w:pPr>
              <w:pStyle w:val="TAC"/>
              <w:keepNext w:val="0"/>
              <w:keepLines w:val="0"/>
              <w:widowControl w:val="0"/>
            </w:pPr>
            <w:r w:rsidRPr="0015688A">
              <w:t>P</w:t>
            </w:r>
          </w:p>
        </w:tc>
      </w:tr>
      <w:tr w:rsidR="00784A32" w:rsidRPr="0015688A" w14:paraId="72E2B2C1" w14:textId="77777777" w:rsidTr="00354887">
        <w:tc>
          <w:tcPr>
            <w:tcW w:w="534" w:type="dxa"/>
            <w:shd w:val="clear" w:color="auto" w:fill="auto"/>
          </w:tcPr>
          <w:p w14:paraId="2DA43D79" w14:textId="77777777" w:rsidR="00784A32" w:rsidRPr="0015688A" w:rsidRDefault="00784A32" w:rsidP="00354887">
            <w:pPr>
              <w:pStyle w:val="TAC"/>
              <w:keepNext w:val="0"/>
              <w:keepLines w:val="0"/>
              <w:widowControl w:val="0"/>
            </w:pPr>
            <w:r w:rsidRPr="0015688A">
              <w:t>33</w:t>
            </w:r>
          </w:p>
        </w:tc>
        <w:tc>
          <w:tcPr>
            <w:tcW w:w="3968" w:type="dxa"/>
            <w:shd w:val="clear" w:color="auto" w:fill="auto"/>
          </w:tcPr>
          <w:p w14:paraId="10D70EC5" w14:textId="77777777" w:rsidR="00784A32" w:rsidRPr="0015688A" w:rsidRDefault="00784A32" w:rsidP="00354887">
            <w:pPr>
              <w:pStyle w:val="TAL"/>
              <w:keepNext w:val="0"/>
              <w:keepLines w:val="0"/>
              <w:widowControl w:val="0"/>
            </w:pPr>
            <w:r w:rsidRPr="0015688A">
              <w:t>Make the MCVideo User downgrade the Imminent Peril Chat Group session.</w:t>
            </w:r>
          </w:p>
          <w:p w14:paraId="255E5DCE" w14:textId="77777777" w:rsidR="00784A32" w:rsidRPr="0015688A" w:rsidRDefault="00784A32" w:rsidP="00354887">
            <w:pPr>
              <w:pStyle w:val="TAL"/>
              <w:keepNext w:val="0"/>
              <w:keepLines w:val="0"/>
              <w:widowControl w:val="0"/>
            </w:pPr>
            <w:r w:rsidRPr="0015688A">
              <w:t>NOTE: This action is expected to be done via a suitable implementation-dependent MMI.</w:t>
            </w:r>
          </w:p>
        </w:tc>
        <w:tc>
          <w:tcPr>
            <w:tcW w:w="708" w:type="dxa"/>
            <w:shd w:val="clear" w:color="auto" w:fill="auto"/>
          </w:tcPr>
          <w:p w14:paraId="30417131" w14:textId="77777777" w:rsidR="00784A32" w:rsidRPr="0015688A" w:rsidRDefault="00784A32" w:rsidP="00354887">
            <w:pPr>
              <w:pStyle w:val="TAC"/>
              <w:keepNext w:val="0"/>
              <w:keepLines w:val="0"/>
              <w:widowControl w:val="0"/>
            </w:pPr>
            <w:r w:rsidRPr="0015688A">
              <w:t>-</w:t>
            </w:r>
          </w:p>
        </w:tc>
        <w:tc>
          <w:tcPr>
            <w:tcW w:w="2978" w:type="dxa"/>
            <w:shd w:val="clear" w:color="auto" w:fill="auto"/>
          </w:tcPr>
          <w:p w14:paraId="59A037F8" w14:textId="77777777" w:rsidR="00784A32" w:rsidRPr="0015688A" w:rsidRDefault="00784A32" w:rsidP="00354887">
            <w:pPr>
              <w:pStyle w:val="TAL"/>
              <w:keepNext w:val="0"/>
              <w:keepLines w:val="0"/>
              <w:widowControl w:val="0"/>
            </w:pPr>
            <w:r w:rsidRPr="0015688A">
              <w:t>-</w:t>
            </w:r>
          </w:p>
        </w:tc>
        <w:tc>
          <w:tcPr>
            <w:tcW w:w="565" w:type="dxa"/>
            <w:shd w:val="clear" w:color="auto" w:fill="auto"/>
          </w:tcPr>
          <w:p w14:paraId="729016C2"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1CC5FF5F" w14:textId="77777777" w:rsidR="00784A32" w:rsidRPr="0015688A" w:rsidRDefault="00784A32" w:rsidP="00354887">
            <w:pPr>
              <w:pStyle w:val="TAC"/>
              <w:keepNext w:val="0"/>
              <w:keepLines w:val="0"/>
              <w:widowControl w:val="0"/>
            </w:pPr>
            <w:r w:rsidRPr="0015688A">
              <w:t>-</w:t>
            </w:r>
          </w:p>
        </w:tc>
      </w:tr>
      <w:tr w:rsidR="00784A32" w:rsidRPr="0015688A" w14:paraId="1EC61F3E" w14:textId="77777777" w:rsidTr="00354887">
        <w:tc>
          <w:tcPr>
            <w:tcW w:w="534" w:type="dxa"/>
            <w:shd w:val="clear" w:color="auto" w:fill="auto"/>
          </w:tcPr>
          <w:p w14:paraId="7DF08EBF" w14:textId="77777777" w:rsidR="00784A32" w:rsidRPr="0015688A" w:rsidRDefault="00784A32" w:rsidP="00354887">
            <w:pPr>
              <w:pStyle w:val="TAC"/>
              <w:keepNext w:val="0"/>
              <w:keepLines w:val="0"/>
              <w:widowControl w:val="0"/>
            </w:pPr>
            <w:r w:rsidRPr="0015688A">
              <w:t>34</w:t>
            </w:r>
          </w:p>
        </w:tc>
        <w:tc>
          <w:tcPr>
            <w:tcW w:w="3968" w:type="dxa"/>
            <w:shd w:val="clear" w:color="auto" w:fill="auto"/>
          </w:tcPr>
          <w:p w14:paraId="10A12050" w14:textId="77777777" w:rsidR="00784A32" w:rsidRPr="0015688A" w:rsidRDefault="00784A32" w:rsidP="00354887">
            <w:pPr>
              <w:pStyle w:val="TAL"/>
              <w:keepNext w:val="0"/>
              <w:keepLines w:val="0"/>
              <w:widowControl w:val="0"/>
            </w:pPr>
            <w:r w:rsidRPr="0015688A">
              <w:t xml:space="preserve">Check: Does the UE (MCVideo Client) send a SIP re-INVITE request </w:t>
            </w:r>
            <w:r w:rsidRPr="0015688A">
              <w:rPr>
                <w:rFonts w:eastAsia="Calibri"/>
              </w:rPr>
              <w:t>message to downgrade the Imminent Peril state?</w:t>
            </w:r>
          </w:p>
        </w:tc>
        <w:tc>
          <w:tcPr>
            <w:tcW w:w="708" w:type="dxa"/>
            <w:shd w:val="clear" w:color="auto" w:fill="auto"/>
          </w:tcPr>
          <w:p w14:paraId="10615856" w14:textId="77777777" w:rsidR="00784A32" w:rsidRPr="0015688A" w:rsidRDefault="00784A32" w:rsidP="00354887">
            <w:pPr>
              <w:pStyle w:val="TAC"/>
              <w:keepNext w:val="0"/>
              <w:keepLines w:val="0"/>
              <w:widowControl w:val="0"/>
            </w:pPr>
            <w:r w:rsidRPr="0015688A">
              <w:t>--&gt;</w:t>
            </w:r>
          </w:p>
        </w:tc>
        <w:tc>
          <w:tcPr>
            <w:tcW w:w="2978" w:type="dxa"/>
            <w:shd w:val="clear" w:color="auto" w:fill="auto"/>
          </w:tcPr>
          <w:p w14:paraId="0186825C" w14:textId="77777777" w:rsidR="00784A32" w:rsidRPr="0015688A" w:rsidRDefault="00784A32" w:rsidP="00354887">
            <w:pPr>
              <w:pStyle w:val="TAL"/>
              <w:keepNext w:val="0"/>
              <w:keepLines w:val="0"/>
              <w:widowControl w:val="0"/>
            </w:pPr>
            <w:r w:rsidRPr="0015688A">
              <w:t>SIP re-INVITE</w:t>
            </w:r>
          </w:p>
        </w:tc>
        <w:tc>
          <w:tcPr>
            <w:tcW w:w="565" w:type="dxa"/>
            <w:shd w:val="clear" w:color="auto" w:fill="auto"/>
          </w:tcPr>
          <w:p w14:paraId="2043AFDB" w14:textId="775D2D97" w:rsidR="00784A32" w:rsidRPr="0015688A" w:rsidRDefault="00784A32" w:rsidP="00354887">
            <w:pPr>
              <w:pStyle w:val="TAC"/>
              <w:keepNext w:val="0"/>
              <w:keepLines w:val="0"/>
              <w:widowControl w:val="0"/>
            </w:pPr>
            <w:del w:id="194" w:author="Kahn, Jason D. (Fed)" w:date="2021-08-24T16:53:00Z">
              <w:r w:rsidRPr="0015688A" w:rsidDel="00D05B66">
                <w:delText>6</w:delText>
              </w:r>
            </w:del>
            <w:ins w:id="195" w:author="Kahn, Jason D. (Fed)" w:date="2021-08-24T16:53:00Z">
              <w:r w:rsidR="00D05B66" w:rsidRPr="0015688A">
                <w:t>5</w:t>
              </w:r>
            </w:ins>
          </w:p>
        </w:tc>
        <w:tc>
          <w:tcPr>
            <w:tcW w:w="850" w:type="dxa"/>
            <w:shd w:val="clear" w:color="auto" w:fill="auto"/>
          </w:tcPr>
          <w:p w14:paraId="5FBE3362" w14:textId="77777777" w:rsidR="00784A32" w:rsidRPr="0015688A" w:rsidRDefault="00784A32" w:rsidP="00354887">
            <w:pPr>
              <w:pStyle w:val="TAC"/>
              <w:keepNext w:val="0"/>
              <w:keepLines w:val="0"/>
              <w:widowControl w:val="0"/>
            </w:pPr>
            <w:r w:rsidRPr="0015688A">
              <w:t>P</w:t>
            </w:r>
          </w:p>
        </w:tc>
      </w:tr>
      <w:tr w:rsidR="00784A32" w:rsidRPr="0015688A" w14:paraId="36E4AE11" w14:textId="77777777" w:rsidTr="00354887">
        <w:tc>
          <w:tcPr>
            <w:tcW w:w="534" w:type="dxa"/>
            <w:shd w:val="clear" w:color="auto" w:fill="auto"/>
          </w:tcPr>
          <w:p w14:paraId="31A94738" w14:textId="77777777" w:rsidR="00784A32" w:rsidRPr="0015688A" w:rsidRDefault="00784A32" w:rsidP="00354887">
            <w:pPr>
              <w:pStyle w:val="TAC"/>
              <w:keepNext w:val="0"/>
              <w:keepLines w:val="0"/>
              <w:widowControl w:val="0"/>
            </w:pPr>
            <w:r w:rsidRPr="0015688A">
              <w:t>35</w:t>
            </w:r>
          </w:p>
        </w:tc>
        <w:tc>
          <w:tcPr>
            <w:tcW w:w="3968" w:type="dxa"/>
            <w:shd w:val="clear" w:color="auto" w:fill="auto"/>
          </w:tcPr>
          <w:p w14:paraId="461E03F0" w14:textId="77777777" w:rsidR="00784A32" w:rsidRPr="0015688A" w:rsidRDefault="00784A32" w:rsidP="00354887">
            <w:pPr>
              <w:pStyle w:val="TAL"/>
              <w:keepNext w:val="0"/>
              <w:keepLines w:val="0"/>
              <w:widowControl w:val="0"/>
            </w:pPr>
            <w:r w:rsidRPr="0015688A">
              <w:t>The SS (MCVideo Server) sends a SIP 100 (Trying) message.</w:t>
            </w:r>
          </w:p>
        </w:tc>
        <w:tc>
          <w:tcPr>
            <w:tcW w:w="708" w:type="dxa"/>
            <w:shd w:val="clear" w:color="auto" w:fill="auto"/>
          </w:tcPr>
          <w:p w14:paraId="0889EACD" w14:textId="77777777" w:rsidR="00784A32" w:rsidRPr="0015688A" w:rsidRDefault="00784A32" w:rsidP="00354887">
            <w:pPr>
              <w:pStyle w:val="TAC"/>
              <w:keepNext w:val="0"/>
              <w:keepLines w:val="0"/>
              <w:widowControl w:val="0"/>
            </w:pPr>
            <w:r w:rsidRPr="0015688A">
              <w:t>&lt;--</w:t>
            </w:r>
          </w:p>
        </w:tc>
        <w:tc>
          <w:tcPr>
            <w:tcW w:w="2978" w:type="dxa"/>
            <w:shd w:val="clear" w:color="auto" w:fill="auto"/>
          </w:tcPr>
          <w:p w14:paraId="2E01816E" w14:textId="77777777" w:rsidR="00784A32" w:rsidRPr="0015688A" w:rsidRDefault="00784A32" w:rsidP="00354887">
            <w:pPr>
              <w:pStyle w:val="TAL"/>
              <w:keepNext w:val="0"/>
              <w:keepLines w:val="0"/>
              <w:widowControl w:val="0"/>
            </w:pPr>
            <w:r w:rsidRPr="0015688A">
              <w:t>SIP 100 (Trying)</w:t>
            </w:r>
          </w:p>
        </w:tc>
        <w:tc>
          <w:tcPr>
            <w:tcW w:w="565" w:type="dxa"/>
            <w:shd w:val="clear" w:color="auto" w:fill="auto"/>
          </w:tcPr>
          <w:p w14:paraId="0ACF3354"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49F0D33D" w14:textId="77777777" w:rsidR="00784A32" w:rsidRPr="0015688A" w:rsidRDefault="00784A32" w:rsidP="00354887">
            <w:pPr>
              <w:pStyle w:val="TAC"/>
              <w:keepNext w:val="0"/>
              <w:keepLines w:val="0"/>
              <w:widowControl w:val="0"/>
            </w:pPr>
            <w:r w:rsidRPr="0015688A">
              <w:t>-</w:t>
            </w:r>
          </w:p>
        </w:tc>
      </w:tr>
      <w:tr w:rsidR="00784A32" w:rsidRPr="0015688A" w14:paraId="7493710A" w14:textId="77777777" w:rsidTr="00354887">
        <w:tc>
          <w:tcPr>
            <w:tcW w:w="534" w:type="dxa"/>
            <w:shd w:val="clear" w:color="auto" w:fill="auto"/>
          </w:tcPr>
          <w:p w14:paraId="7DF69305" w14:textId="77777777" w:rsidR="00784A32" w:rsidRPr="0015688A" w:rsidRDefault="00784A32" w:rsidP="00354887">
            <w:pPr>
              <w:pStyle w:val="TAC"/>
              <w:keepNext w:val="0"/>
              <w:keepLines w:val="0"/>
              <w:widowControl w:val="0"/>
            </w:pPr>
            <w:r w:rsidRPr="0015688A">
              <w:t>36</w:t>
            </w:r>
          </w:p>
        </w:tc>
        <w:tc>
          <w:tcPr>
            <w:tcW w:w="3968" w:type="dxa"/>
            <w:shd w:val="clear" w:color="auto" w:fill="auto"/>
          </w:tcPr>
          <w:p w14:paraId="777326A4" w14:textId="77777777" w:rsidR="00784A32" w:rsidRPr="0015688A" w:rsidRDefault="00784A32" w:rsidP="00354887">
            <w:pPr>
              <w:pStyle w:val="TAL"/>
              <w:keepNext w:val="0"/>
              <w:keepLines w:val="0"/>
              <w:widowControl w:val="0"/>
            </w:pPr>
            <w:r w:rsidRPr="0015688A">
              <w:t xml:space="preserve">The SS (MCVideo Server) sends a SIP 200 (OK) message. </w:t>
            </w:r>
          </w:p>
        </w:tc>
        <w:tc>
          <w:tcPr>
            <w:tcW w:w="708" w:type="dxa"/>
            <w:shd w:val="clear" w:color="auto" w:fill="auto"/>
          </w:tcPr>
          <w:p w14:paraId="179E5D4A" w14:textId="77777777" w:rsidR="00784A32" w:rsidRPr="0015688A" w:rsidRDefault="00784A32" w:rsidP="00354887">
            <w:pPr>
              <w:pStyle w:val="TAC"/>
              <w:keepNext w:val="0"/>
              <w:keepLines w:val="0"/>
              <w:widowControl w:val="0"/>
            </w:pPr>
            <w:r w:rsidRPr="0015688A">
              <w:t>&lt;--</w:t>
            </w:r>
          </w:p>
        </w:tc>
        <w:tc>
          <w:tcPr>
            <w:tcW w:w="2978" w:type="dxa"/>
            <w:shd w:val="clear" w:color="auto" w:fill="auto"/>
          </w:tcPr>
          <w:p w14:paraId="316D8F2A" w14:textId="77777777" w:rsidR="00784A32" w:rsidRPr="0015688A" w:rsidRDefault="00784A32" w:rsidP="00354887">
            <w:pPr>
              <w:pStyle w:val="TAL"/>
              <w:keepNext w:val="0"/>
              <w:keepLines w:val="0"/>
              <w:widowControl w:val="0"/>
            </w:pPr>
            <w:r w:rsidRPr="0015688A">
              <w:t>SIP 200 (OK)</w:t>
            </w:r>
          </w:p>
        </w:tc>
        <w:tc>
          <w:tcPr>
            <w:tcW w:w="565" w:type="dxa"/>
            <w:shd w:val="clear" w:color="auto" w:fill="auto"/>
          </w:tcPr>
          <w:p w14:paraId="531A0956"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28E5023C" w14:textId="77777777" w:rsidR="00784A32" w:rsidRPr="0015688A" w:rsidRDefault="00784A32" w:rsidP="00354887">
            <w:pPr>
              <w:pStyle w:val="TAC"/>
              <w:keepNext w:val="0"/>
              <w:keepLines w:val="0"/>
              <w:widowControl w:val="0"/>
            </w:pPr>
            <w:r w:rsidRPr="0015688A">
              <w:t>-</w:t>
            </w:r>
          </w:p>
        </w:tc>
      </w:tr>
      <w:tr w:rsidR="00784A32" w:rsidRPr="0015688A" w14:paraId="0B864407" w14:textId="77777777" w:rsidTr="00354887">
        <w:tc>
          <w:tcPr>
            <w:tcW w:w="534" w:type="dxa"/>
            <w:shd w:val="clear" w:color="auto" w:fill="auto"/>
          </w:tcPr>
          <w:p w14:paraId="57648424" w14:textId="77777777" w:rsidR="00784A32" w:rsidRPr="0015688A" w:rsidDel="00A8510E" w:rsidRDefault="00784A32" w:rsidP="00354887">
            <w:pPr>
              <w:pStyle w:val="TAC"/>
              <w:keepNext w:val="0"/>
              <w:keepLines w:val="0"/>
              <w:widowControl w:val="0"/>
            </w:pPr>
            <w:r w:rsidRPr="0015688A">
              <w:t>37</w:t>
            </w:r>
          </w:p>
        </w:tc>
        <w:tc>
          <w:tcPr>
            <w:tcW w:w="3968" w:type="dxa"/>
            <w:shd w:val="clear" w:color="auto" w:fill="auto"/>
          </w:tcPr>
          <w:p w14:paraId="462E4E7E" w14:textId="5323FC41" w:rsidR="00784A32" w:rsidRPr="0015688A" w:rsidRDefault="00B93002" w:rsidP="00354887">
            <w:pPr>
              <w:pStyle w:val="TAL"/>
              <w:keepNext w:val="0"/>
              <w:keepLines w:val="0"/>
              <w:widowControl w:val="0"/>
            </w:pPr>
            <w:ins w:id="196" w:author="Kahn, Jason D. (Fed)" w:date="2021-08-24T16:47:00Z">
              <w:r w:rsidRPr="0015688A">
                <w:t xml:space="preserve">Check: Does </w:t>
              </w:r>
            </w:ins>
            <w:del w:id="197" w:author="Kahn, Jason D. (Fed)" w:date="2021-08-24T16:47:00Z">
              <w:r w:rsidR="00784A32" w:rsidRPr="0015688A" w:rsidDel="00B93002">
                <w:delText>T</w:delText>
              </w:r>
            </w:del>
            <w:ins w:id="198" w:author="Kahn, Jason D. (Fed)" w:date="2021-08-24T16:47:00Z">
              <w:r w:rsidRPr="0015688A">
                <w:t>t</w:t>
              </w:r>
            </w:ins>
            <w:r w:rsidR="00784A32" w:rsidRPr="0015688A">
              <w:t>he UE (MCVideo Client) acknowledges the SIP 200 (OK</w:t>
            </w:r>
            <w:del w:id="199" w:author="Kahn, Jason D. (Fed)" w:date="2021-08-24T16:47:00Z">
              <w:r w:rsidR="00784A32" w:rsidRPr="0015688A" w:rsidDel="00B93002">
                <w:delText>).</w:delText>
              </w:r>
            </w:del>
            <w:ins w:id="200" w:author="Kahn, Jason D. (Fed)" w:date="2021-08-24T16:47:00Z">
              <w:r w:rsidRPr="0015688A">
                <w:t>)?</w:t>
              </w:r>
            </w:ins>
          </w:p>
        </w:tc>
        <w:tc>
          <w:tcPr>
            <w:tcW w:w="708" w:type="dxa"/>
            <w:shd w:val="clear" w:color="auto" w:fill="auto"/>
          </w:tcPr>
          <w:p w14:paraId="79860373" w14:textId="77777777" w:rsidR="00784A32" w:rsidRPr="0015688A" w:rsidRDefault="00784A32" w:rsidP="00354887">
            <w:pPr>
              <w:pStyle w:val="TAC"/>
              <w:keepNext w:val="0"/>
              <w:keepLines w:val="0"/>
              <w:widowControl w:val="0"/>
            </w:pPr>
            <w:r w:rsidRPr="0015688A">
              <w:t>--&gt;</w:t>
            </w:r>
          </w:p>
        </w:tc>
        <w:tc>
          <w:tcPr>
            <w:tcW w:w="2978" w:type="dxa"/>
            <w:shd w:val="clear" w:color="auto" w:fill="auto"/>
          </w:tcPr>
          <w:p w14:paraId="253F3E27" w14:textId="77777777" w:rsidR="00784A32" w:rsidRPr="0015688A" w:rsidRDefault="00784A32" w:rsidP="00354887">
            <w:pPr>
              <w:pStyle w:val="TAL"/>
              <w:keepNext w:val="0"/>
              <w:keepLines w:val="0"/>
              <w:widowControl w:val="0"/>
            </w:pPr>
            <w:r w:rsidRPr="0015688A">
              <w:t>SIP ACK</w:t>
            </w:r>
          </w:p>
        </w:tc>
        <w:tc>
          <w:tcPr>
            <w:tcW w:w="565" w:type="dxa"/>
            <w:shd w:val="clear" w:color="auto" w:fill="auto"/>
          </w:tcPr>
          <w:p w14:paraId="06401CE3"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64A0E536" w14:textId="77777777" w:rsidR="00784A32" w:rsidRPr="0015688A" w:rsidRDefault="00784A32" w:rsidP="00354887">
            <w:pPr>
              <w:pStyle w:val="TAC"/>
              <w:keepNext w:val="0"/>
              <w:keepLines w:val="0"/>
              <w:widowControl w:val="0"/>
            </w:pPr>
            <w:r w:rsidRPr="0015688A">
              <w:t>-</w:t>
            </w:r>
          </w:p>
        </w:tc>
      </w:tr>
      <w:tr w:rsidR="00784A32" w:rsidRPr="0015688A" w14:paraId="06F431DB" w14:textId="77777777" w:rsidTr="00354887">
        <w:tc>
          <w:tcPr>
            <w:tcW w:w="534" w:type="dxa"/>
            <w:shd w:val="clear" w:color="auto" w:fill="auto"/>
          </w:tcPr>
          <w:p w14:paraId="38EC7A3D" w14:textId="77777777" w:rsidR="00784A32" w:rsidRPr="0015688A" w:rsidRDefault="00784A32" w:rsidP="00354887">
            <w:pPr>
              <w:pStyle w:val="TAC"/>
              <w:keepNext w:val="0"/>
              <w:keepLines w:val="0"/>
              <w:widowControl w:val="0"/>
            </w:pPr>
            <w:r w:rsidRPr="0015688A">
              <w:t>38</w:t>
            </w:r>
          </w:p>
        </w:tc>
        <w:tc>
          <w:tcPr>
            <w:tcW w:w="3968" w:type="dxa"/>
            <w:shd w:val="clear" w:color="auto" w:fill="auto"/>
          </w:tcPr>
          <w:p w14:paraId="631A4AC1" w14:textId="77777777" w:rsidR="00784A32" w:rsidRPr="0015688A" w:rsidRDefault="00784A32" w:rsidP="00354887">
            <w:pPr>
              <w:pStyle w:val="TAL"/>
              <w:keepNext w:val="0"/>
              <w:keepLines w:val="0"/>
              <w:widowControl w:val="0"/>
            </w:pPr>
            <w:r w:rsidRPr="0015688A">
              <w:t>The SS (MCVideo Server) sends a Transmission Granted message.</w:t>
            </w:r>
          </w:p>
        </w:tc>
        <w:tc>
          <w:tcPr>
            <w:tcW w:w="708" w:type="dxa"/>
            <w:shd w:val="clear" w:color="auto" w:fill="auto"/>
          </w:tcPr>
          <w:p w14:paraId="02B2AABB" w14:textId="77777777" w:rsidR="00784A32" w:rsidRPr="0015688A" w:rsidRDefault="00784A32" w:rsidP="00354887">
            <w:pPr>
              <w:pStyle w:val="TAC"/>
              <w:keepNext w:val="0"/>
              <w:keepLines w:val="0"/>
              <w:widowControl w:val="0"/>
            </w:pPr>
            <w:r w:rsidRPr="0015688A">
              <w:t>&lt;--</w:t>
            </w:r>
          </w:p>
        </w:tc>
        <w:tc>
          <w:tcPr>
            <w:tcW w:w="2978" w:type="dxa"/>
            <w:shd w:val="clear" w:color="auto" w:fill="auto"/>
          </w:tcPr>
          <w:p w14:paraId="1B4C6888" w14:textId="77777777" w:rsidR="00784A32" w:rsidRPr="0015688A" w:rsidRDefault="00784A32" w:rsidP="00354887">
            <w:pPr>
              <w:pStyle w:val="TAL"/>
              <w:keepNext w:val="0"/>
              <w:keepLines w:val="0"/>
              <w:widowControl w:val="0"/>
            </w:pPr>
            <w:r w:rsidRPr="0015688A">
              <w:t>Transmission Granted</w:t>
            </w:r>
          </w:p>
        </w:tc>
        <w:tc>
          <w:tcPr>
            <w:tcW w:w="565" w:type="dxa"/>
            <w:shd w:val="clear" w:color="auto" w:fill="auto"/>
          </w:tcPr>
          <w:p w14:paraId="5D52DD68"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4F04D1DF" w14:textId="77777777" w:rsidR="00784A32" w:rsidRPr="0015688A" w:rsidRDefault="00784A32" w:rsidP="00354887">
            <w:pPr>
              <w:pStyle w:val="TAC"/>
              <w:keepNext w:val="0"/>
              <w:keepLines w:val="0"/>
              <w:widowControl w:val="0"/>
            </w:pPr>
            <w:r w:rsidRPr="0015688A">
              <w:t>-</w:t>
            </w:r>
          </w:p>
        </w:tc>
      </w:tr>
      <w:tr w:rsidR="00784A32" w:rsidRPr="0015688A" w14:paraId="1E5A8A4B" w14:textId="77777777" w:rsidTr="00354887">
        <w:tc>
          <w:tcPr>
            <w:tcW w:w="534" w:type="dxa"/>
            <w:shd w:val="clear" w:color="auto" w:fill="auto"/>
          </w:tcPr>
          <w:p w14:paraId="612949DE" w14:textId="77777777" w:rsidR="00784A32" w:rsidRPr="0015688A" w:rsidRDefault="00784A32" w:rsidP="00354887">
            <w:pPr>
              <w:pStyle w:val="TAC"/>
              <w:keepNext w:val="0"/>
              <w:keepLines w:val="0"/>
              <w:widowControl w:val="0"/>
            </w:pPr>
            <w:r w:rsidRPr="0015688A">
              <w:t>39</w:t>
            </w:r>
          </w:p>
        </w:tc>
        <w:tc>
          <w:tcPr>
            <w:tcW w:w="3968" w:type="dxa"/>
            <w:shd w:val="clear" w:color="auto" w:fill="auto"/>
          </w:tcPr>
          <w:p w14:paraId="0803A30B" w14:textId="77777777" w:rsidR="00784A32" w:rsidRPr="0015688A" w:rsidRDefault="00784A32" w:rsidP="00354887">
            <w:pPr>
              <w:pStyle w:val="TAL"/>
              <w:keepNext w:val="0"/>
              <w:keepLines w:val="0"/>
              <w:widowControl w:val="0"/>
            </w:pPr>
            <w:r w:rsidRPr="0015688A">
              <w:t>Check: Does the UE (MCVideo Client) send a Transmission Control ACK message?</w:t>
            </w:r>
          </w:p>
        </w:tc>
        <w:tc>
          <w:tcPr>
            <w:tcW w:w="708" w:type="dxa"/>
            <w:shd w:val="clear" w:color="auto" w:fill="auto"/>
          </w:tcPr>
          <w:p w14:paraId="0E9284DC" w14:textId="77777777" w:rsidR="00784A32" w:rsidRPr="0015688A" w:rsidRDefault="00784A32" w:rsidP="00354887">
            <w:pPr>
              <w:pStyle w:val="TAC"/>
              <w:keepNext w:val="0"/>
              <w:keepLines w:val="0"/>
              <w:widowControl w:val="0"/>
            </w:pPr>
            <w:r w:rsidRPr="0015688A">
              <w:t>--&gt;</w:t>
            </w:r>
          </w:p>
        </w:tc>
        <w:tc>
          <w:tcPr>
            <w:tcW w:w="2978" w:type="dxa"/>
            <w:shd w:val="clear" w:color="auto" w:fill="auto"/>
          </w:tcPr>
          <w:p w14:paraId="25FFB7AD" w14:textId="77777777" w:rsidR="00784A32" w:rsidRPr="0015688A" w:rsidRDefault="00784A32" w:rsidP="00354887">
            <w:pPr>
              <w:pStyle w:val="TAL"/>
              <w:keepNext w:val="0"/>
              <w:keepLines w:val="0"/>
              <w:widowControl w:val="0"/>
            </w:pPr>
            <w:r w:rsidRPr="0015688A">
              <w:t>Transmission Control ACK</w:t>
            </w:r>
          </w:p>
        </w:tc>
        <w:tc>
          <w:tcPr>
            <w:tcW w:w="565" w:type="dxa"/>
            <w:shd w:val="clear" w:color="auto" w:fill="auto"/>
          </w:tcPr>
          <w:p w14:paraId="5E3633D3" w14:textId="7F6E296F" w:rsidR="00784A32" w:rsidRPr="0015688A" w:rsidRDefault="00784A32" w:rsidP="00354887">
            <w:pPr>
              <w:pStyle w:val="TAC"/>
              <w:keepNext w:val="0"/>
              <w:keepLines w:val="0"/>
              <w:widowControl w:val="0"/>
            </w:pPr>
            <w:del w:id="201" w:author="Kahn, Jason D. (Fed)" w:date="2021-08-24T16:51:00Z">
              <w:r w:rsidRPr="0015688A" w:rsidDel="00D05B66">
                <w:delText>3</w:delText>
              </w:r>
            </w:del>
            <w:ins w:id="202" w:author="Kahn, Jason D. (Fed)" w:date="2021-08-24T16:51:00Z">
              <w:r w:rsidR="00D05B66" w:rsidRPr="0015688A">
                <w:t>1</w:t>
              </w:r>
            </w:ins>
          </w:p>
        </w:tc>
        <w:tc>
          <w:tcPr>
            <w:tcW w:w="850" w:type="dxa"/>
            <w:shd w:val="clear" w:color="auto" w:fill="auto"/>
          </w:tcPr>
          <w:p w14:paraId="606F0688" w14:textId="77777777" w:rsidR="00784A32" w:rsidRPr="0015688A" w:rsidRDefault="00784A32" w:rsidP="00354887">
            <w:pPr>
              <w:pStyle w:val="TAC"/>
              <w:keepNext w:val="0"/>
              <w:keepLines w:val="0"/>
              <w:widowControl w:val="0"/>
            </w:pPr>
            <w:r w:rsidRPr="0015688A">
              <w:t>P</w:t>
            </w:r>
          </w:p>
        </w:tc>
      </w:tr>
      <w:tr w:rsidR="00784A32" w:rsidRPr="0015688A" w14:paraId="7DA2F9E3" w14:textId="77777777" w:rsidTr="00354887">
        <w:trPr>
          <w:trHeight w:val="899"/>
        </w:trPr>
        <w:tc>
          <w:tcPr>
            <w:tcW w:w="534" w:type="dxa"/>
            <w:shd w:val="clear" w:color="auto" w:fill="auto"/>
          </w:tcPr>
          <w:p w14:paraId="12780E87" w14:textId="77777777" w:rsidR="00784A32" w:rsidRPr="0015688A" w:rsidRDefault="00784A32" w:rsidP="00354887">
            <w:pPr>
              <w:pStyle w:val="TAC"/>
              <w:keepNext w:val="0"/>
              <w:keepLines w:val="0"/>
              <w:widowControl w:val="0"/>
            </w:pPr>
            <w:r w:rsidRPr="0015688A">
              <w:t>40</w:t>
            </w:r>
          </w:p>
        </w:tc>
        <w:tc>
          <w:tcPr>
            <w:tcW w:w="3968" w:type="dxa"/>
            <w:shd w:val="clear" w:color="auto" w:fill="auto"/>
          </w:tcPr>
          <w:p w14:paraId="22D21C20" w14:textId="77777777" w:rsidR="00784A32" w:rsidRPr="0015688A" w:rsidRDefault="00784A32" w:rsidP="00354887">
            <w:pPr>
              <w:pStyle w:val="TAL"/>
              <w:keepNext w:val="0"/>
              <w:keepLines w:val="0"/>
              <w:widowControl w:val="0"/>
            </w:pPr>
            <w:r w:rsidRPr="0015688A">
              <w:t>Check: Does the UE (MCVideo client) notify the user that the Imminent Peril Call has been successfully cancelled?</w:t>
            </w:r>
          </w:p>
          <w:p w14:paraId="718DAB3F" w14:textId="18A545FE" w:rsidR="00784A32" w:rsidRPr="0015688A" w:rsidRDefault="00B93002" w:rsidP="00354887">
            <w:pPr>
              <w:pStyle w:val="TAL"/>
              <w:keepNext w:val="0"/>
              <w:keepLines w:val="0"/>
              <w:widowControl w:val="0"/>
            </w:pPr>
            <w:ins w:id="203" w:author="Kahn, Jason D. (Fed)" w:date="2021-08-24T16:44:00Z">
              <w:r w:rsidRPr="0015688A">
                <w:t>(NOTE 1)</w:t>
              </w:r>
            </w:ins>
            <w:del w:id="204" w:author="Kahn, Jason D. (Fed)" w:date="2021-08-24T16:44:00Z">
              <w:r w:rsidR="00784A32" w:rsidRPr="0015688A" w:rsidDel="00B93002">
                <w:delText>NOTE: This is expected to be done via a suitable implementation dependent MMI.</w:delText>
              </w:r>
            </w:del>
          </w:p>
        </w:tc>
        <w:tc>
          <w:tcPr>
            <w:tcW w:w="708" w:type="dxa"/>
            <w:shd w:val="clear" w:color="auto" w:fill="auto"/>
          </w:tcPr>
          <w:p w14:paraId="62EF95DB" w14:textId="77777777" w:rsidR="00784A32" w:rsidRPr="0015688A" w:rsidRDefault="00784A32" w:rsidP="00354887">
            <w:pPr>
              <w:pStyle w:val="TAC"/>
              <w:keepNext w:val="0"/>
              <w:keepLines w:val="0"/>
              <w:widowControl w:val="0"/>
            </w:pPr>
            <w:r w:rsidRPr="0015688A">
              <w:t>-</w:t>
            </w:r>
          </w:p>
        </w:tc>
        <w:tc>
          <w:tcPr>
            <w:tcW w:w="2978" w:type="dxa"/>
            <w:shd w:val="clear" w:color="auto" w:fill="auto"/>
          </w:tcPr>
          <w:p w14:paraId="1C54EA12" w14:textId="77777777" w:rsidR="00784A32" w:rsidRPr="0015688A" w:rsidRDefault="00784A32" w:rsidP="00354887">
            <w:pPr>
              <w:pStyle w:val="TAL"/>
              <w:keepNext w:val="0"/>
              <w:keepLines w:val="0"/>
              <w:widowControl w:val="0"/>
            </w:pPr>
            <w:r w:rsidRPr="0015688A">
              <w:t>-</w:t>
            </w:r>
          </w:p>
        </w:tc>
        <w:tc>
          <w:tcPr>
            <w:tcW w:w="565" w:type="dxa"/>
            <w:shd w:val="clear" w:color="auto" w:fill="auto"/>
          </w:tcPr>
          <w:p w14:paraId="00A48385" w14:textId="2A07809A" w:rsidR="00784A32" w:rsidRPr="0015688A" w:rsidRDefault="00784A32" w:rsidP="00354887">
            <w:pPr>
              <w:pStyle w:val="TAC"/>
              <w:keepNext w:val="0"/>
              <w:keepLines w:val="0"/>
              <w:widowControl w:val="0"/>
            </w:pPr>
            <w:del w:id="205" w:author="Kahn, Jason D. (Fed)" w:date="2021-08-24T16:53:00Z">
              <w:r w:rsidRPr="0015688A" w:rsidDel="00D05B66">
                <w:delText>6</w:delText>
              </w:r>
            </w:del>
            <w:ins w:id="206" w:author="Kahn, Jason D. (Fed)" w:date="2021-08-24T16:53:00Z">
              <w:r w:rsidR="00D05B66" w:rsidRPr="0015688A">
                <w:t>5</w:t>
              </w:r>
            </w:ins>
          </w:p>
        </w:tc>
        <w:tc>
          <w:tcPr>
            <w:tcW w:w="850" w:type="dxa"/>
            <w:shd w:val="clear" w:color="auto" w:fill="auto"/>
          </w:tcPr>
          <w:p w14:paraId="425623AA" w14:textId="77777777" w:rsidR="00784A32" w:rsidRPr="0015688A" w:rsidRDefault="00784A32" w:rsidP="00354887">
            <w:pPr>
              <w:pStyle w:val="TAC"/>
              <w:keepNext w:val="0"/>
              <w:keepLines w:val="0"/>
              <w:widowControl w:val="0"/>
            </w:pPr>
            <w:r w:rsidRPr="0015688A">
              <w:t>P</w:t>
            </w:r>
          </w:p>
        </w:tc>
      </w:tr>
      <w:tr w:rsidR="00784A32" w:rsidRPr="0015688A" w14:paraId="12D55FC4" w14:textId="77777777" w:rsidTr="00354887">
        <w:tc>
          <w:tcPr>
            <w:tcW w:w="534" w:type="dxa"/>
            <w:shd w:val="clear" w:color="auto" w:fill="auto"/>
          </w:tcPr>
          <w:p w14:paraId="7059698E" w14:textId="77777777" w:rsidR="00784A32" w:rsidRPr="0015688A" w:rsidRDefault="00784A32" w:rsidP="00354887">
            <w:pPr>
              <w:pStyle w:val="TAC"/>
              <w:keepNext w:val="0"/>
              <w:keepLines w:val="0"/>
              <w:widowControl w:val="0"/>
            </w:pPr>
            <w:r w:rsidRPr="0015688A">
              <w:t>41</w:t>
            </w:r>
          </w:p>
        </w:tc>
        <w:tc>
          <w:tcPr>
            <w:tcW w:w="3968" w:type="dxa"/>
            <w:shd w:val="clear" w:color="auto" w:fill="auto"/>
          </w:tcPr>
          <w:p w14:paraId="31336299" w14:textId="77777777" w:rsidR="00784A32" w:rsidRPr="0015688A" w:rsidRDefault="00784A32" w:rsidP="00354887">
            <w:pPr>
              <w:pStyle w:val="TAL"/>
              <w:keepNext w:val="0"/>
              <w:keepLines w:val="0"/>
              <w:widowControl w:val="0"/>
            </w:pPr>
            <w:r w:rsidRPr="0015688A">
              <w:t>Make the MCVideo User request to release Transmission Control.</w:t>
            </w:r>
          </w:p>
          <w:p w14:paraId="1B5A64B8" w14:textId="76A7C820" w:rsidR="00784A32" w:rsidRPr="0015688A" w:rsidRDefault="00B93002" w:rsidP="00354887">
            <w:pPr>
              <w:pStyle w:val="TAL"/>
              <w:keepNext w:val="0"/>
              <w:keepLines w:val="0"/>
              <w:widowControl w:val="0"/>
            </w:pPr>
            <w:ins w:id="207" w:author="Kahn, Jason D. (Fed)" w:date="2021-08-24T16:44:00Z">
              <w:r w:rsidRPr="0015688A">
                <w:t>(NOTE 1)</w:t>
              </w:r>
            </w:ins>
            <w:del w:id="208" w:author="Kahn, Jason D. (Fed)" w:date="2021-08-24T16:44:00Z">
              <w:r w:rsidR="00784A32" w:rsidRPr="0015688A" w:rsidDel="00B93002">
                <w:delText>NOTE: This action is expected to be done via a suitable implementation-dependent MMI.</w:delText>
              </w:r>
            </w:del>
          </w:p>
        </w:tc>
        <w:tc>
          <w:tcPr>
            <w:tcW w:w="708" w:type="dxa"/>
            <w:shd w:val="clear" w:color="auto" w:fill="auto"/>
          </w:tcPr>
          <w:p w14:paraId="75D6B837" w14:textId="77777777" w:rsidR="00784A32" w:rsidRPr="0015688A" w:rsidRDefault="00784A32" w:rsidP="00354887">
            <w:pPr>
              <w:pStyle w:val="TAC"/>
              <w:keepNext w:val="0"/>
              <w:keepLines w:val="0"/>
              <w:widowControl w:val="0"/>
            </w:pPr>
            <w:r w:rsidRPr="0015688A">
              <w:t>-</w:t>
            </w:r>
          </w:p>
        </w:tc>
        <w:tc>
          <w:tcPr>
            <w:tcW w:w="2978" w:type="dxa"/>
            <w:shd w:val="clear" w:color="auto" w:fill="auto"/>
          </w:tcPr>
          <w:p w14:paraId="4965F9DC" w14:textId="77777777" w:rsidR="00784A32" w:rsidRPr="0015688A" w:rsidRDefault="00784A32" w:rsidP="00354887">
            <w:pPr>
              <w:pStyle w:val="TAL"/>
              <w:keepNext w:val="0"/>
              <w:keepLines w:val="0"/>
              <w:widowControl w:val="0"/>
            </w:pPr>
            <w:r w:rsidRPr="0015688A">
              <w:t>-</w:t>
            </w:r>
          </w:p>
        </w:tc>
        <w:tc>
          <w:tcPr>
            <w:tcW w:w="565" w:type="dxa"/>
            <w:shd w:val="clear" w:color="auto" w:fill="auto"/>
          </w:tcPr>
          <w:p w14:paraId="682F4BB4"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79782FF9" w14:textId="77777777" w:rsidR="00784A32" w:rsidRPr="0015688A" w:rsidRDefault="00784A32" w:rsidP="00354887">
            <w:pPr>
              <w:pStyle w:val="TAC"/>
              <w:keepNext w:val="0"/>
              <w:keepLines w:val="0"/>
              <w:widowControl w:val="0"/>
            </w:pPr>
            <w:r w:rsidRPr="0015688A">
              <w:t>-</w:t>
            </w:r>
          </w:p>
        </w:tc>
      </w:tr>
      <w:tr w:rsidR="00784A32" w:rsidRPr="0015688A" w14:paraId="63E471B3" w14:textId="77777777" w:rsidTr="00354887">
        <w:tc>
          <w:tcPr>
            <w:tcW w:w="534" w:type="dxa"/>
            <w:shd w:val="clear" w:color="auto" w:fill="auto"/>
          </w:tcPr>
          <w:p w14:paraId="1EC7A2DE" w14:textId="77777777" w:rsidR="00784A32" w:rsidRPr="0015688A" w:rsidRDefault="00784A32" w:rsidP="00354887">
            <w:pPr>
              <w:pStyle w:val="TAC"/>
              <w:keepNext w:val="0"/>
              <w:keepLines w:val="0"/>
              <w:widowControl w:val="0"/>
            </w:pPr>
            <w:r w:rsidRPr="0015688A">
              <w:t>42</w:t>
            </w:r>
          </w:p>
        </w:tc>
        <w:tc>
          <w:tcPr>
            <w:tcW w:w="3968" w:type="dxa"/>
            <w:shd w:val="clear" w:color="auto" w:fill="auto"/>
          </w:tcPr>
          <w:p w14:paraId="6BBFEF1E" w14:textId="77777777" w:rsidR="00784A32" w:rsidRPr="0015688A" w:rsidRDefault="00784A32" w:rsidP="00354887">
            <w:pPr>
              <w:pStyle w:val="TAL"/>
              <w:keepNext w:val="0"/>
              <w:keepLines w:val="0"/>
              <w:widowControl w:val="0"/>
            </w:pPr>
            <w:r w:rsidRPr="0015688A">
              <w:t>Check: Does the UE (MCVideo Client) send a Transmission End Request to terminate the Group Chat Call?</w:t>
            </w:r>
          </w:p>
        </w:tc>
        <w:tc>
          <w:tcPr>
            <w:tcW w:w="708" w:type="dxa"/>
            <w:shd w:val="clear" w:color="auto" w:fill="auto"/>
          </w:tcPr>
          <w:p w14:paraId="3D455540" w14:textId="77777777" w:rsidR="00784A32" w:rsidRPr="0015688A" w:rsidRDefault="00784A32" w:rsidP="00354887">
            <w:pPr>
              <w:pStyle w:val="TAC"/>
              <w:keepNext w:val="0"/>
              <w:keepLines w:val="0"/>
              <w:widowControl w:val="0"/>
            </w:pPr>
            <w:r w:rsidRPr="0015688A">
              <w:t>--&gt;</w:t>
            </w:r>
          </w:p>
        </w:tc>
        <w:tc>
          <w:tcPr>
            <w:tcW w:w="2978" w:type="dxa"/>
            <w:shd w:val="clear" w:color="auto" w:fill="auto"/>
          </w:tcPr>
          <w:p w14:paraId="27E43BC3" w14:textId="77777777" w:rsidR="00784A32" w:rsidRPr="0015688A" w:rsidRDefault="00784A32" w:rsidP="00354887">
            <w:pPr>
              <w:pStyle w:val="TAL"/>
              <w:keepNext w:val="0"/>
              <w:keepLines w:val="0"/>
              <w:widowControl w:val="0"/>
            </w:pPr>
            <w:r w:rsidRPr="0015688A">
              <w:t>Transmission End Request</w:t>
            </w:r>
          </w:p>
        </w:tc>
        <w:tc>
          <w:tcPr>
            <w:tcW w:w="565" w:type="dxa"/>
            <w:shd w:val="clear" w:color="auto" w:fill="auto"/>
          </w:tcPr>
          <w:p w14:paraId="79D57490" w14:textId="35B4BCB9" w:rsidR="00784A32" w:rsidRPr="0015688A" w:rsidRDefault="00784A32" w:rsidP="00354887">
            <w:pPr>
              <w:pStyle w:val="TAC"/>
              <w:keepNext w:val="0"/>
              <w:keepLines w:val="0"/>
              <w:widowControl w:val="0"/>
            </w:pPr>
            <w:del w:id="209" w:author="Kahn, Jason D. (Fed)" w:date="2021-08-24T16:51:00Z">
              <w:r w:rsidRPr="0015688A" w:rsidDel="00D05B66">
                <w:delText>3</w:delText>
              </w:r>
            </w:del>
            <w:ins w:id="210" w:author="Kahn, Jason D. (Fed)" w:date="2021-08-24T16:51:00Z">
              <w:r w:rsidR="00D05B66" w:rsidRPr="0015688A">
                <w:t>1</w:t>
              </w:r>
            </w:ins>
          </w:p>
        </w:tc>
        <w:tc>
          <w:tcPr>
            <w:tcW w:w="850" w:type="dxa"/>
            <w:shd w:val="clear" w:color="auto" w:fill="auto"/>
          </w:tcPr>
          <w:p w14:paraId="0CE5B885" w14:textId="77777777" w:rsidR="00784A32" w:rsidRPr="0015688A" w:rsidRDefault="00784A32" w:rsidP="00354887">
            <w:pPr>
              <w:pStyle w:val="TAC"/>
              <w:keepNext w:val="0"/>
              <w:keepLines w:val="0"/>
              <w:widowControl w:val="0"/>
            </w:pPr>
            <w:r w:rsidRPr="0015688A">
              <w:t>P</w:t>
            </w:r>
          </w:p>
        </w:tc>
      </w:tr>
      <w:tr w:rsidR="00784A32" w:rsidRPr="0015688A" w14:paraId="4B2C9C1B" w14:textId="77777777" w:rsidTr="00354887">
        <w:tc>
          <w:tcPr>
            <w:tcW w:w="534" w:type="dxa"/>
            <w:shd w:val="clear" w:color="auto" w:fill="auto"/>
          </w:tcPr>
          <w:p w14:paraId="4DEAC062" w14:textId="77777777" w:rsidR="00784A32" w:rsidRPr="0015688A" w:rsidRDefault="00784A32" w:rsidP="00354887">
            <w:pPr>
              <w:pStyle w:val="TAC"/>
              <w:keepNext w:val="0"/>
              <w:keepLines w:val="0"/>
              <w:widowControl w:val="0"/>
            </w:pPr>
            <w:r w:rsidRPr="0015688A">
              <w:t>43</w:t>
            </w:r>
          </w:p>
        </w:tc>
        <w:tc>
          <w:tcPr>
            <w:tcW w:w="3968" w:type="dxa"/>
            <w:shd w:val="clear" w:color="auto" w:fill="auto"/>
          </w:tcPr>
          <w:p w14:paraId="41E36012" w14:textId="77777777" w:rsidR="00784A32" w:rsidRPr="0015688A" w:rsidRDefault="00784A32" w:rsidP="00354887">
            <w:pPr>
              <w:pStyle w:val="TAL"/>
              <w:keepNext w:val="0"/>
              <w:keepLines w:val="0"/>
              <w:widowControl w:val="0"/>
            </w:pPr>
            <w:r w:rsidRPr="0015688A">
              <w:t>The SS (MCVideo Server) sends a Transmission End Response message.</w:t>
            </w:r>
          </w:p>
        </w:tc>
        <w:tc>
          <w:tcPr>
            <w:tcW w:w="708" w:type="dxa"/>
            <w:shd w:val="clear" w:color="auto" w:fill="auto"/>
          </w:tcPr>
          <w:p w14:paraId="4AE95EAA" w14:textId="77777777" w:rsidR="00784A32" w:rsidRPr="0015688A" w:rsidRDefault="00784A32" w:rsidP="00354887">
            <w:pPr>
              <w:pStyle w:val="TAC"/>
              <w:keepNext w:val="0"/>
              <w:keepLines w:val="0"/>
              <w:widowControl w:val="0"/>
            </w:pPr>
            <w:r w:rsidRPr="0015688A">
              <w:t>&lt;--</w:t>
            </w:r>
          </w:p>
        </w:tc>
        <w:tc>
          <w:tcPr>
            <w:tcW w:w="2978" w:type="dxa"/>
            <w:shd w:val="clear" w:color="auto" w:fill="auto"/>
          </w:tcPr>
          <w:p w14:paraId="75E18E93" w14:textId="77777777" w:rsidR="00784A32" w:rsidRPr="0015688A" w:rsidRDefault="00784A32" w:rsidP="00354887">
            <w:pPr>
              <w:pStyle w:val="TAL"/>
              <w:keepNext w:val="0"/>
              <w:keepLines w:val="0"/>
              <w:widowControl w:val="0"/>
            </w:pPr>
            <w:r w:rsidRPr="0015688A">
              <w:t>Transmission End Response</w:t>
            </w:r>
          </w:p>
        </w:tc>
        <w:tc>
          <w:tcPr>
            <w:tcW w:w="565" w:type="dxa"/>
            <w:shd w:val="clear" w:color="auto" w:fill="auto"/>
          </w:tcPr>
          <w:p w14:paraId="6927900A"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2DCDCC8A" w14:textId="77777777" w:rsidR="00784A32" w:rsidRPr="0015688A" w:rsidRDefault="00784A32" w:rsidP="00354887">
            <w:pPr>
              <w:pStyle w:val="TAC"/>
              <w:keepNext w:val="0"/>
              <w:keepLines w:val="0"/>
              <w:widowControl w:val="0"/>
            </w:pPr>
            <w:r w:rsidRPr="0015688A">
              <w:t>-</w:t>
            </w:r>
          </w:p>
        </w:tc>
      </w:tr>
      <w:tr w:rsidR="00784A32" w:rsidRPr="0015688A" w14:paraId="5F458AE7" w14:textId="77777777" w:rsidTr="00354887">
        <w:tc>
          <w:tcPr>
            <w:tcW w:w="534" w:type="dxa"/>
            <w:shd w:val="clear" w:color="auto" w:fill="auto"/>
          </w:tcPr>
          <w:p w14:paraId="096D86B6" w14:textId="77777777" w:rsidR="00784A32" w:rsidRPr="0015688A" w:rsidRDefault="00784A32" w:rsidP="00354887">
            <w:pPr>
              <w:pStyle w:val="TAC"/>
              <w:keepNext w:val="0"/>
              <w:keepLines w:val="0"/>
              <w:widowControl w:val="0"/>
            </w:pPr>
            <w:r w:rsidRPr="0015688A">
              <w:t>44</w:t>
            </w:r>
          </w:p>
        </w:tc>
        <w:tc>
          <w:tcPr>
            <w:tcW w:w="3968" w:type="dxa"/>
            <w:shd w:val="clear" w:color="auto" w:fill="auto"/>
          </w:tcPr>
          <w:p w14:paraId="49D5B1DC" w14:textId="77777777" w:rsidR="00784A32" w:rsidRPr="0015688A" w:rsidRDefault="00784A32" w:rsidP="00354887">
            <w:pPr>
              <w:pStyle w:val="TAL"/>
              <w:keepNext w:val="0"/>
              <w:keepLines w:val="0"/>
              <w:widowControl w:val="0"/>
            </w:pPr>
            <w:r w:rsidRPr="0015688A">
              <w:t>Check: Does the UE (MCVideo Client) send a Transmission Control ACK message?</w:t>
            </w:r>
          </w:p>
        </w:tc>
        <w:tc>
          <w:tcPr>
            <w:tcW w:w="708" w:type="dxa"/>
            <w:shd w:val="clear" w:color="auto" w:fill="auto"/>
          </w:tcPr>
          <w:p w14:paraId="2615122D" w14:textId="77777777" w:rsidR="00784A32" w:rsidRPr="0015688A" w:rsidRDefault="00784A32" w:rsidP="00354887">
            <w:pPr>
              <w:pStyle w:val="TAC"/>
              <w:keepNext w:val="0"/>
              <w:keepLines w:val="0"/>
              <w:widowControl w:val="0"/>
            </w:pPr>
            <w:r w:rsidRPr="0015688A">
              <w:t>--&gt;</w:t>
            </w:r>
          </w:p>
        </w:tc>
        <w:tc>
          <w:tcPr>
            <w:tcW w:w="2978" w:type="dxa"/>
            <w:shd w:val="clear" w:color="auto" w:fill="auto"/>
          </w:tcPr>
          <w:p w14:paraId="1167063E" w14:textId="77777777" w:rsidR="00784A32" w:rsidRPr="0015688A" w:rsidRDefault="00784A32" w:rsidP="00354887">
            <w:pPr>
              <w:pStyle w:val="TAL"/>
              <w:keepNext w:val="0"/>
              <w:keepLines w:val="0"/>
              <w:widowControl w:val="0"/>
            </w:pPr>
            <w:r w:rsidRPr="0015688A">
              <w:t>Transmission Control ACK</w:t>
            </w:r>
          </w:p>
        </w:tc>
        <w:tc>
          <w:tcPr>
            <w:tcW w:w="565" w:type="dxa"/>
            <w:shd w:val="clear" w:color="auto" w:fill="auto"/>
          </w:tcPr>
          <w:p w14:paraId="38672D59" w14:textId="141E8476" w:rsidR="00784A32" w:rsidRPr="0015688A" w:rsidRDefault="00784A32" w:rsidP="00354887">
            <w:pPr>
              <w:pStyle w:val="TAC"/>
              <w:keepNext w:val="0"/>
              <w:keepLines w:val="0"/>
              <w:widowControl w:val="0"/>
            </w:pPr>
            <w:del w:id="211" w:author="Kahn, Jason D. (Fed)" w:date="2021-08-24T16:52:00Z">
              <w:r w:rsidRPr="0015688A" w:rsidDel="00D05B66">
                <w:delText>3</w:delText>
              </w:r>
            </w:del>
            <w:ins w:id="212" w:author="Kahn, Jason D. (Fed)" w:date="2021-08-24T16:52:00Z">
              <w:r w:rsidR="00D05B66" w:rsidRPr="0015688A">
                <w:t>1</w:t>
              </w:r>
            </w:ins>
          </w:p>
        </w:tc>
        <w:tc>
          <w:tcPr>
            <w:tcW w:w="850" w:type="dxa"/>
            <w:shd w:val="clear" w:color="auto" w:fill="auto"/>
          </w:tcPr>
          <w:p w14:paraId="69438B57" w14:textId="77777777" w:rsidR="00784A32" w:rsidRPr="0015688A" w:rsidRDefault="00784A32" w:rsidP="00354887">
            <w:pPr>
              <w:pStyle w:val="TAC"/>
              <w:keepNext w:val="0"/>
              <w:keepLines w:val="0"/>
              <w:widowControl w:val="0"/>
            </w:pPr>
            <w:r w:rsidRPr="0015688A">
              <w:t>P</w:t>
            </w:r>
          </w:p>
        </w:tc>
      </w:tr>
      <w:tr w:rsidR="00784A32" w:rsidRPr="0015688A" w14:paraId="6413313B" w14:textId="77777777" w:rsidTr="00354887">
        <w:tc>
          <w:tcPr>
            <w:tcW w:w="534" w:type="dxa"/>
            <w:shd w:val="clear" w:color="auto" w:fill="auto"/>
          </w:tcPr>
          <w:p w14:paraId="09EEBB41" w14:textId="77777777" w:rsidR="00784A32" w:rsidRPr="0015688A" w:rsidRDefault="00784A32" w:rsidP="00354887">
            <w:pPr>
              <w:pStyle w:val="TAC"/>
              <w:keepNext w:val="0"/>
              <w:keepLines w:val="0"/>
              <w:widowControl w:val="0"/>
            </w:pPr>
            <w:r w:rsidRPr="0015688A">
              <w:t>45</w:t>
            </w:r>
          </w:p>
        </w:tc>
        <w:tc>
          <w:tcPr>
            <w:tcW w:w="3968" w:type="dxa"/>
            <w:shd w:val="clear" w:color="auto" w:fill="auto"/>
          </w:tcPr>
          <w:p w14:paraId="26925F57" w14:textId="364D74D2" w:rsidR="00784A32" w:rsidRPr="0015688A" w:rsidRDefault="00784A32" w:rsidP="00354887">
            <w:pPr>
              <w:pStyle w:val="TAL"/>
              <w:keepNext w:val="0"/>
              <w:keepLines w:val="0"/>
              <w:widowControl w:val="0"/>
            </w:pPr>
            <w:del w:id="213" w:author="Kahn, Jason D. (Fed)" w:date="2021-08-24T16:47:00Z">
              <w:r w:rsidRPr="0015688A" w:rsidDel="00B93002">
                <w:delText>The SS (MCVideo Server) sends a Transmission Idle message.</w:delText>
              </w:r>
            </w:del>
            <w:ins w:id="214" w:author="Kahn, Jason D. (Fed)" w:date="2021-08-24T16:47:00Z">
              <w:r w:rsidR="00B93002" w:rsidRPr="0015688A">
                <w:t>VOID</w:t>
              </w:r>
            </w:ins>
          </w:p>
        </w:tc>
        <w:tc>
          <w:tcPr>
            <w:tcW w:w="708" w:type="dxa"/>
            <w:shd w:val="clear" w:color="auto" w:fill="auto"/>
          </w:tcPr>
          <w:p w14:paraId="58606552" w14:textId="3A5DCE0E" w:rsidR="00784A32" w:rsidRPr="0015688A" w:rsidRDefault="00784A32" w:rsidP="00354887">
            <w:pPr>
              <w:pStyle w:val="TAC"/>
              <w:keepNext w:val="0"/>
              <w:keepLines w:val="0"/>
              <w:widowControl w:val="0"/>
            </w:pPr>
            <w:del w:id="215" w:author="Kahn, Jason D. (Fed)" w:date="2021-08-24T16:47:00Z">
              <w:r w:rsidRPr="0015688A" w:rsidDel="00B93002">
                <w:delText>&lt;--</w:delText>
              </w:r>
            </w:del>
          </w:p>
        </w:tc>
        <w:tc>
          <w:tcPr>
            <w:tcW w:w="2978" w:type="dxa"/>
            <w:shd w:val="clear" w:color="auto" w:fill="auto"/>
          </w:tcPr>
          <w:p w14:paraId="051BD708" w14:textId="5788E8F4" w:rsidR="00784A32" w:rsidRPr="0015688A" w:rsidRDefault="00784A32" w:rsidP="00354887">
            <w:pPr>
              <w:pStyle w:val="TAL"/>
              <w:keepNext w:val="0"/>
              <w:keepLines w:val="0"/>
              <w:widowControl w:val="0"/>
            </w:pPr>
            <w:del w:id="216" w:author="Kahn, Jason D. (Fed)" w:date="2021-08-24T16:47:00Z">
              <w:r w:rsidRPr="0015688A" w:rsidDel="00B93002">
                <w:delText>Transmission Idle</w:delText>
              </w:r>
            </w:del>
          </w:p>
        </w:tc>
        <w:tc>
          <w:tcPr>
            <w:tcW w:w="565" w:type="dxa"/>
            <w:shd w:val="clear" w:color="auto" w:fill="auto"/>
          </w:tcPr>
          <w:p w14:paraId="1814F206" w14:textId="30696D0A" w:rsidR="00784A32" w:rsidRPr="0015688A" w:rsidRDefault="00784A32" w:rsidP="00354887">
            <w:pPr>
              <w:pStyle w:val="TAC"/>
              <w:keepNext w:val="0"/>
              <w:keepLines w:val="0"/>
              <w:widowControl w:val="0"/>
            </w:pPr>
            <w:del w:id="217" w:author="Kahn, Jason D. (Fed)" w:date="2021-08-24T16:47:00Z">
              <w:r w:rsidRPr="0015688A" w:rsidDel="00B93002">
                <w:delText>-</w:delText>
              </w:r>
            </w:del>
          </w:p>
        </w:tc>
        <w:tc>
          <w:tcPr>
            <w:tcW w:w="850" w:type="dxa"/>
            <w:shd w:val="clear" w:color="auto" w:fill="auto"/>
          </w:tcPr>
          <w:p w14:paraId="769598C8" w14:textId="4C8BF601" w:rsidR="00784A32" w:rsidRPr="0015688A" w:rsidRDefault="00784A32" w:rsidP="00354887">
            <w:pPr>
              <w:pStyle w:val="TAC"/>
              <w:keepNext w:val="0"/>
              <w:keepLines w:val="0"/>
              <w:widowControl w:val="0"/>
            </w:pPr>
            <w:del w:id="218" w:author="Kahn, Jason D. (Fed)" w:date="2021-08-24T16:47:00Z">
              <w:r w:rsidRPr="0015688A" w:rsidDel="00B93002">
                <w:delText>-</w:delText>
              </w:r>
            </w:del>
          </w:p>
        </w:tc>
      </w:tr>
      <w:tr w:rsidR="00784A32" w:rsidRPr="0015688A" w14:paraId="338FC358" w14:textId="77777777" w:rsidTr="00354887">
        <w:tc>
          <w:tcPr>
            <w:tcW w:w="534" w:type="dxa"/>
            <w:shd w:val="clear" w:color="auto" w:fill="auto"/>
          </w:tcPr>
          <w:p w14:paraId="4F5498F2" w14:textId="77777777" w:rsidR="00784A32" w:rsidRPr="0015688A" w:rsidDel="00A8510E" w:rsidRDefault="00784A32" w:rsidP="00354887">
            <w:pPr>
              <w:pStyle w:val="TAC"/>
              <w:keepNext w:val="0"/>
              <w:keepLines w:val="0"/>
              <w:widowControl w:val="0"/>
            </w:pPr>
            <w:r w:rsidRPr="0015688A">
              <w:t>46</w:t>
            </w:r>
          </w:p>
        </w:tc>
        <w:tc>
          <w:tcPr>
            <w:tcW w:w="3968" w:type="dxa"/>
            <w:shd w:val="clear" w:color="auto" w:fill="auto"/>
          </w:tcPr>
          <w:p w14:paraId="7B7C670F" w14:textId="77777777" w:rsidR="00784A32" w:rsidRPr="0015688A" w:rsidRDefault="00784A32" w:rsidP="00354887">
            <w:pPr>
              <w:pStyle w:val="TAL"/>
              <w:keepNext w:val="0"/>
              <w:keepLines w:val="0"/>
              <w:widowControl w:val="0"/>
            </w:pPr>
            <w:r w:rsidRPr="0015688A">
              <w:t xml:space="preserve">Make the MCVideo User request to end the </w:t>
            </w:r>
            <w:r w:rsidRPr="0015688A">
              <w:lastRenderedPageBreak/>
              <w:t>Chat Group Call.</w:t>
            </w:r>
          </w:p>
          <w:p w14:paraId="6E8AA0E9" w14:textId="77777777" w:rsidR="00784A32" w:rsidRPr="0015688A" w:rsidRDefault="00784A32" w:rsidP="00354887">
            <w:pPr>
              <w:pStyle w:val="TAL"/>
              <w:keepNext w:val="0"/>
              <w:keepLines w:val="0"/>
              <w:widowControl w:val="0"/>
            </w:pPr>
            <w:r w:rsidRPr="0015688A">
              <w:t>NOTE: This action is expected to be done via a suitable implementation-dependent MMI.</w:t>
            </w:r>
          </w:p>
        </w:tc>
        <w:tc>
          <w:tcPr>
            <w:tcW w:w="708" w:type="dxa"/>
            <w:shd w:val="clear" w:color="auto" w:fill="auto"/>
          </w:tcPr>
          <w:p w14:paraId="574BEB3A" w14:textId="77777777" w:rsidR="00784A32" w:rsidRPr="0015688A" w:rsidRDefault="00784A32" w:rsidP="00354887">
            <w:pPr>
              <w:pStyle w:val="TAC"/>
              <w:keepNext w:val="0"/>
              <w:keepLines w:val="0"/>
              <w:widowControl w:val="0"/>
            </w:pPr>
            <w:r w:rsidRPr="0015688A">
              <w:lastRenderedPageBreak/>
              <w:t>-</w:t>
            </w:r>
          </w:p>
        </w:tc>
        <w:tc>
          <w:tcPr>
            <w:tcW w:w="2978" w:type="dxa"/>
            <w:shd w:val="clear" w:color="auto" w:fill="auto"/>
          </w:tcPr>
          <w:p w14:paraId="168BEF28" w14:textId="77777777" w:rsidR="00784A32" w:rsidRPr="0015688A" w:rsidRDefault="00784A32" w:rsidP="00354887">
            <w:pPr>
              <w:pStyle w:val="TAL"/>
              <w:keepNext w:val="0"/>
              <w:keepLines w:val="0"/>
              <w:widowControl w:val="0"/>
            </w:pPr>
            <w:r w:rsidRPr="0015688A">
              <w:t>-</w:t>
            </w:r>
          </w:p>
        </w:tc>
        <w:tc>
          <w:tcPr>
            <w:tcW w:w="565" w:type="dxa"/>
            <w:shd w:val="clear" w:color="auto" w:fill="auto"/>
          </w:tcPr>
          <w:p w14:paraId="11629844"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0E782E2A" w14:textId="77777777" w:rsidR="00784A32" w:rsidRPr="0015688A" w:rsidRDefault="00784A32" w:rsidP="00354887">
            <w:pPr>
              <w:pStyle w:val="TAC"/>
              <w:keepNext w:val="0"/>
              <w:keepLines w:val="0"/>
              <w:widowControl w:val="0"/>
            </w:pPr>
            <w:r w:rsidRPr="0015688A">
              <w:t>-</w:t>
            </w:r>
          </w:p>
        </w:tc>
      </w:tr>
      <w:tr w:rsidR="00784A32" w:rsidRPr="0015688A" w14:paraId="17BD0D0A" w14:textId="77777777" w:rsidTr="00354887">
        <w:tc>
          <w:tcPr>
            <w:tcW w:w="534" w:type="dxa"/>
            <w:shd w:val="clear" w:color="auto" w:fill="auto"/>
          </w:tcPr>
          <w:p w14:paraId="2D45E8C0" w14:textId="77777777" w:rsidR="00784A32" w:rsidRPr="0015688A" w:rsidRDefault="00784A32" w:rsidP="00354887">
            <w:pPr>
              <w:pStyle w:val="TAC"/>
              <w:keepNext w:val="0"/>
              <w:keepLines w:val="0"/>
              <w:widowControl w:val="0"/>
            </w:pPr>
            <w:r w:rsidRPr="0015688A">
              <w:t>47</w:t>
            </w:r>
          </w:p>
        </w:tc>
        <w:tc>
          <w:tcPr>
            <w:tcW w:w="3968" w:type="dxa"/>
            <w:shd w:val="clear" w:color="auto" w:fill="auto"/>
          </w:tcPr>
          <w:p w14:paraId="6DFEE929" w14:textId="77777777" w:rsidR="00784A32" w:rsidRPr="0015688A" w:rsidRDefault="00784A32" w:rsidP="00354887">
            <w:pPr>
              <w:pStyle w:val="TAL"/>
              <w:keepNext w:val="0"/>
              <w:keepLines w:val="0"/>
              <w:widowControl w:val="0"/>
            </w:pPr>
            <w:r w:rsidRPr="0015688A">
              <w:t>Check: Does the UE (MCVideo Client) send a SIP BYE message?</w:t>
            </w:r>
          </w:p>
        </w:tc>
        <w:tc>
          <w:tcPr>
            <w:tcW w:w="708" w:type="dxa"/>
            <w:shd w:val="clear" w:color="auto" w:fill="auto"/>
          </w:tcPr>
          <w:p w14:paraId="6743BACF" w14:textId="77777777" w:rsidR="00784A32" w:rsidRPr="0015688A" w:rsidRDefault="00784A32" w:rsidP="00354887">
            <w:pPr>
              <w:pStyle w:val="TAC"/>
              <w:keepNext w:val="0"/>
              <w:keepLines w:val="0"/>
              <w:widowControl w:val="0"/>
            </w:pPr>
            <w:r w:rsidRPr="0015688A">
              <w:t>--&gt;</w:t>
            </w:r>
          </w:p>
        </w:tc>
        <w:tc>
          <w:tcPr>
            <w:tcW w:w="2978" w:type="dxa"/>
            <w:shd w:val="clear" w:color="auto" w:fill="auto"/>
          </w:tcPr>
          <w:p w14:paraId="2C628D36" w14:textId="77777777" w:rsidR="00784A32" w:rsidRPr="0015688A" w:rsidRDefault="00784A32" w:rsidP="00354887">
            <w:pPr>
              <w:pStyle w:val="TAL"/>
              <w:keepNext w:val="0"/>
              <w:keepLines w:val="0"/>
              <w:widowControl w:val="0"/>
            </w:pPr>
            <w:r w:rsidRPr="0015688A">
              <w:t>SIP BYE</w:t>
            </w:r>
          </w:p>
        </w:tc>
        <w:tc>
          <w:tcPr>
            <w:tcW w:w="565" w:type="dxa"/>
            <w:shd w:val="clear" w:color="auto" w:fill="auto"/>
          </w:tcPr>
          <w:p w14:paraId="5BD02DAD" w14:textId="347E0527" w:rsidR="00784A32" w:rsidRPr="0015688A" w:rsidRDefault="00784A32" w:rsidP="00354887">
            <w:pPr>
              <w:pStyle w:val="TAC"/>
              <w:keepNext w:val="0"/>
              <w:keepLines w:val="0"/>
              <w:widowControl w:val="0"/>
            </w:pPr>
            <w:del w:id="219" w:author="Kahn, Jason D. (Fed)" w:date="2021-08-24T16:53:00Z">
              <w:r w:rsidRPr="0015688A" w:rsidDel="00D05B66">
                <w:delText>7</w:delText>
              </w:r>
            </w:del>
            <w:ins w:id="220" w:author="Kahn, Jason D. (Fed)" w:date="2021-08-24T16:53:00Z">
              <w:r w:rsidR="00D05B66" w:rsidRPr="0015688A">
                <w:t>6</w:t>
              </w:r>
            </w:ins>
          </w:p>
        </w:tc>
        <w:tc>
          <w:tcPr>
            <w:tcW w:w="850" w:type="dxa"/>
            <w:shd w:val="clear" w:color="auto" w:fill="auto"/>
          </w:tcPr>
          <w:p w14:paraId="5C75369D" w14:textId="77777777" w:rsidR="00784A32" w:rsidRPr="0015688A" w:rsidRDefault="00784A32" w:rsidP="00354887">
            <w:pPr>
              <w:pStyle w:val="TAC"/>
              <w:keepNext w:val="0"/>
              <w:keepLines w:val="0"/>
              <w:widowControl w:val="0"/>
            </w:pPr>
            <w:r w:rsidRPr="0015688A">
              <w:t>P</w:t>
            </w:r>
          </w:p>
        </w:tc>
      </w:tr>
      <w:tr w:rsidR="00784A32" w:rsidRPr="0015688A" w14:paraId="4B3D9A57" w14:textId="77777777" w:rsidTr="00354887">
        <w:tc>
          <w:tcPr>
            <w:tcW w:w="534" w:type="dxa"/>
            <w:shd w:val="clear" w:color="auto" w:fill="auto"/>
          </w:tcPr>
          <w:p w14:paraId="4AA9F09B" w14:textId="77777777" w:rsidR="00784A32" w:rsidRPr="0015688A" w:rsidRDefault="00784A32" w:rsidP="00354887">
            <w:pPr>
              <w:pStyle w:val="TAC"/>
              <w:keepNext w:val="0"/>
              <w:keepLines w:val="0"/>
              <w:widowControl w:val="0"/>
            </w:pPr>
            <w:r w:rsidRPr="0015688A">
              <w:t>48</w:t>
            </w:r>
          </w:p>
        </w:tc>
        <w:tc>
          <w:tcPr>
            <w:tcW w:w="3968" w:type="dxa"/>
            <w:shd w:val="clear" w:color="auto" w:fill="auto"/>
          </w:tcPr>
          <w:p w14:paraId="74803815" w14:textId="77777777" w:rsidR="00784A32" w:rsidRPr="0015688A" w:rsidRDefault="00784A32" w:rsidP="00354887">
            <w:pPr>
              <w:pStyle w:val="TAL"/>
              <w:keepNext w:val="0"/>
              <w:keepLines w:val="0"/>
              <w:widowControl w:val="0"/>
            </w:pPr>
            <w:r w:rsidRPr="0015688A">
              <w:t>The SS (MCVideo Server) sends a SIP 200 (OK) message.</w:t>
            </w:r>
          </w:p>
        </w:tc>
        <w:tc>
          <w:tcPr>
            <w:tcW w:w="708" w:type="dxa"/>
            <w:shd w:val="clear" w:color="auto" w:fill="auto"/>
          </w:tcPr>
          <w:p w14:paraId="75F46C4C" w14:textId="77777777" w:rsidR="00784A32" w:rsidRPr="0015688A" w:rsidRDefault="00784A32" w:rsidP="00354887">
            <w:pPr>
              <w:pStyle w:val="TAC"/>
              <w:keepNext w:val="0"/>
              <w:keepLines w:val="0"/>
              <w:widowControl w:val="0"/>
            </w:pPr>
            <w:r w:rsidRPr="0015688A">
              <w:t>&lt;--</w:t>
            </w:r>
          </w:p>
        </w:tc>
        <w:tc>
          <w:tcPr>
            <w:tcW w:w="2978" w:type="dxa"/>
            <w:shd w:val="clear" w:color="auto" w:fill="auto"/>
          </w:tcPr>
          <w:p w14:paraId="3CEB8463" w14:textId="77777777" w:rsidR="00784A32" w:rsidRPr="0015688A" w:rsidRDefault="00784A32" w:rsidP="00354887">
            <w:pPr>
              <w:pStyle w:val="TAL"/>
              <w:keepNext w:val="0"/>
              <w:keepLines w:val="0"/>
              <w:widowControl w:val="0"/>
            </w:pPr>
            <w:r w:rsidRPr="0015688A">
              <w:t>SIP 200 (OK)</w:t>
            </w:r>
          </w:p>
        </w:tc>
        <w:tc>
          <w:tcPr>
            <w:tcW w:w="565" w:type="dxa"/>
            <w:shd w:val="clear" w:color="auto" w:fill="auto"/>
          </w:tcPr>
          <w:p w14:paraId="3242AFA5"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43591313" w14:textId="77777777" w:rsidR="00784A32" w:rsidRPr="0015688A" w:rsidRDefault="00784A32" w:rsidP="00354887">
            <w:pPr>
              <w:pStyle w:val="TAC"/>
              <w:keepNext w:val="0"/>
              <w:keepLines w:val="0"/>
              <w:widowControl w:val="0"/>
            </w:pPr>
            <w:r w:rsidRPr="0015688A">
              <w:t>-</w:t>
            </w:r>
          </w:p>
        </w:tc>
      </w:tr>
      <w:tr w:rsidR="00784A32" w:rsidRPr="0015688A" w14:paraId="2DF2931F" w14:textId="77777777" w:rsidTr="00354887">
        <w:tc>
          <w:tcPr>
            <w:tcW w:w="534" w:type="dxa"/>
            <w:shd w:val="clear" w:color="auto" w:fill="auto"/>
          </w:tcPr>
          <w:p w14:paraId="1556DEAA" w14:textId="77777777" w:rsidR="00784A32" w:rsidRPr="0015688A" w:rsidRDefault="00784A32" w:rsidP="00354887">
            <w:pPr>
              <w:pStyle w:val="TAC"/>
              <w:keepNext w:val="0"/>
              <w:keepLines w:val="0"/>
              <w:widowControl w:val="0"/>
            </w:pPr>
            <w:r w:rsidRPr="0015688A">
              <w:t>-</w:t>
            </w:r>
          </w:p>
        </w:tc>
        <w:tc>
          <w:tcPr>
            <w:tcW w:w="3968" w:type="dxa"/>
            <w:shd w:val="clear" w:color="auto" w:fill="auto"/>
          </w:tcPr>
          <w:p w14:paraId="4F2861A4" w14:textId="77777777" w:rsidR="00B93002" w:rsidRPr="0015688A" w:rsidRDefault="00784A32" w:rsidP="00B93002">
            <w:pPr>
              <w:pStyle w:val="TAL"/>
              <w:rPr>
                <w:ins w:id="221" w:author="Kahn, Jason D. (Fed)" w:date="2021-08-24T16:48:00Z"/>
                <w:lang w:val="en-US"/>
              </w:rPr>
            </w:pPr>
            <w:r w:rsidRPr="0015688A">
              <w:t xml:space="preserve">EXCEPTION: </w:t>
            </w:r>
            <w:ins w:id="222" w:author="Kahn, Jason D. (Fed)" w:date="2021-08-24T16:48:00Z">
              <w:r w:rsidR="00B93002" w:rsidRPr="0015688A">
                <w:t xml:space="preserve">The SS </w:t>
              </w:r>
              <w:r w:rsidR="00B93002" w:rsidRPr="0015688A">
                <w:rPr>
                  <w:color w:val="000000"/>
                </w:rPr>
                <w:t xml:space="preserve">(MCVideo Server) </w:t>
              </w:r>
              <w:r w:rsidR="00B93002" w:rsidRPr="0015688A">
                <w:t xml:space="preserve">waits 2 seconds before the SS </w:t>
              </w:r>
              <w:r w:rsidR="00B93002" w:rsidRPr="0015688A">
                <w:rPr>
                  <w:color w:val="000000"/>
                </w:rPr>
                <w:t xml:space="preserve">(MCVideo Server) </w:t>
              </w:r>
              <w:r w:rsidR="00B93002" w:rsidRPr="0015688A">
                <w:t>deactivates the dedicated EPS bearer and releases the RRC connection.</w:t>
              </w:r>
            </w:ins>
          </w:p>
          <w:p w14:paraId="40A8D82E" w14:textId="5B36AACA" w:rsidR="00784A32" w:rsidRPr="0015688A" w:rsidRDefault="00B93002" w:rsidP="00B93002">
            <w:pPr>
              <w:pStyle w:val="TAL"/>
              <w:keepNext w:val="0"/>
              <w:keepLines w:val="0"/>
              <w:widowControl w:val="0"/>
            </w:pPr>
            <w:ins w:id="223" w:author="Kahn, Jason D. (Fed)" w:date="2021-08-24T16:48:00Z">
              <w:r w:rsidRPr="0015688A">
                <w:t>(NOTE 2)</w:t>
              </w:r>
            </w:ins>
            <w:del w:id="224" w:author="Kahn, Jason D. (Fed)" w:date="2021-08-24T16:48:00Z">
              <w:r w:rsidR="00784A32" w:rsidRPr="0015688A" w:rsidDel="00B93002">
                <w:delText>The SS releases the E-UTRA connection.</w:delText>
              </w:r>
            </w:del>
          </w:p>
        </w:tc>
        <w:tc>
          <w:tcPr>
            <w:tcW w:w="708" w:type="dxa"/>
            <w:shd w:val="clear" w:color="auto" w:fill="auto"/>
          </w:tcPr>
          <w:p w14:paraId="287A2DEF" w14:textId="77777777" w:rsidR="00784A32" w:rsidRPr="0015688A" w:rsidRDefault="00784A32" w:rsidP="00354887">
            <w:pPr>
              <w:pStyle w:val="TAC"/>
              <w:keepNext w:val="0"/>
              <w:keepLines w:val="0"/>
              <w:widowControl w:val="0"/>
            </w:pPr>
            <w:r w:rsidRPr="0015688A">
              <w:t>-</w:t>
            </w:r>
          </w:p>
        </w:tc>
        <w:tc>
          <w:tcPr>
            <w:tcW w:w="2978" w:type="dxa"/>
            <w:shd w:val="clear" w:color="auto" w:fill="auto"/>
          </w:tcPr>
          <w:p w14:paraId="7240FFC4" w14:textId="77777777" w:rsidR="00784A32" w:rsidRPr="0015688A" w:rsidRDefault="00784A32" w:rsidP="00354887">
            <w:pPr>
              <w:pStyle w:val="TAL"/>
              <w:keepNext w:val="0"/>
              <w:keepLines w:val="0"/>
              <w:widowControl w:val="0"/>
            </w:pPr>
            <w:r w:rsidRPr="0015688A">
              <w:t>-</w:t>
            </w:r>
          </w:p>
        </w:tc>
        <w:tc>
          <w:tcPr>
            <w:tcW w:w="565" w:type="dxa"/>
            <w:shd w:val="clear" w:color="auto" w:fill="auto"/>
          </w:tcPr>
          <w:p w14:paraId="42A0E928" w14:textId="77777777" w:rsidR="00784A32" w:rsidRPr="0015688A" w:rsidRDefault="00784A32" w:rsidP="00354887">
            <w:pPr>
              <w:pStyle w:val="TAC"/>
              <w:keepNext w:val="0"/>
              <w:keepLines w:val="0"/>
              <w:widowControl w:val="0"/>
            </w:pPr>
            <w:r w:rsidRPr="0015688A">
              <w:t>-</w:t>
            </w:r>
          </w:p>
        </w:tc>
        <w:tc>
          <w:tcPr>
            <w:tcW w:w="850" w:type="dxa"/>
            <w:shd w:val="clear" w:color="auto" w:fill="auto"/>
          </w:tcPr>
          <w:p w14:paraId="321D6D30" w14:textId="77777777" w:rsidR="00784A32" w:rsidRPr="0015688A" w:rsidRDefault="00784A32" w:rsidP="00354887">
            <w:pPr>
              <w:pStyle w:val="TAC"/>
              <w:keepNext w:val="0"/>
              <w:keepLines w:val="0"/>
              <w:widowControl w:val="0"/>
            </w:pPr>
            <w:r w:rsidRPr="0015688A">
              <w:t>-</w:t>
            </w:r>
          </w:p>
        </w:tc>
      </w:tr>
      <w:tr w:rsidR="00B93002" w:rsidRPr="0015688A" w14:paraId="3D365D7E" w14:textId="77777777" w:rsidTr="00B93002">
        <w:tblPrEx>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5" w:author="Kahn, Jason D. (Fed)" w:date="2021-08-24T16:48:00Z">
            <w:tblPrEx>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26" w:author="Kahn, Jason D. (Fed)" w:date="2021-08-24T16:48:00Z"/>
        </w:trPr>
        <w:tc>
          <w:tcPr>
            <w:tcW w:w="9603" w:type="dxa"/>
            <w:gridSpan w:val="6"/>
            <w:shd w:val="clear" w:color="auto" w:fill="auto"/>
            <w:tcPrChange w:id="227" w:author="Kahn, Jason D. (Fed)" w:date="2021-08-24T16:48:00Z">
              <w:tcPr>
                <w:tcW w:w="9603" w:type="dxa"/>
                <w:gridSpan w:val="6"/>
                <w:shd w:val="clear" w:color="auto" w:fill="auto"/>
              </w:tcPr>
            </w:tcPrChange>
          </w:tcPr>
          <w:p w14:paraId="0A07D30A" w14:textId="77777777" w:rsidR="00B93002" w:rsidRPr="0015688A" w:rsidRDefault="00B93002" w:rsidP="00B93002">
            <w:pPr>
              <w:pStyle w:val="TAC"/>
              <w:keepNext w:val="0"/>
              <w:keepLines w:val="0"/>
              <w:widowControl w:val="0"/>
              <w:jc w:val="left"/>
              <w:rPr>
                <w:ins w:id="228" w:author="Kahn, Jason D. (Fed)" w:date="2021-08-24T16:48:00Z"/>
              </w:rPr>
            </w:pPr>
            <w:ins w:id="229" w:author="Kahn, Jason D. (Fed)" w:date="2021-08-24T16:48:00Z">
              <w:r w:rsidRPr="0015688A">
                <w:t>NOTE 1: This is expected to be done via a suitable implementation-dependent MMI.</w:t>
              </w:r>
            </w:ins>
          </w:p>
          <w:p w14:paraId="2C330AE9" w14:textId="1A669CF8" w:rsidR="00B93002" w:rsidRPr="0015688A" w:rsidRDefault="00B93002">
            <w:pPr>
              <w:pStyle w:val="TAC"/>
              <w:keepNext w:val="0"/>
              <w:keepLines w:val="0"/>
              <w:widowControl w:val="0"/>
              <w:jc w:val="left"/>
              <w:rPr>
                <w:ins w:id="230" w:author="Kahn, Jason D. (Fed)" w:date="2021-08-24T16:48:00Z"/>
              </w:rPr>
              <w:pPrChange w:id="231" w:author="Kahn, Jason D. (Fed)" w:date="2021-08-24T16:48:00Z">
                <w:pPr>
                  <w:pStyle w:val="TAC"/>
                  <w:keepNext w:val="0"/>
                  <w:keepLines w:val="0"/>
                  <w:widowControl w:val="0"/>
                </w:pPr>
              </w:pPrChange>
            </w:pPr>
            <w:ins w:id="232" w:author="Kahn, Jason D. (Fed)" w:date="2021-08-24T16:48:00Z">
              <w:r w:rsidRPr="0015688A">
                <w:t>NOTE 2: The specified wait period of 2s shall ensure that lower layer signalling (TCP) is finished and any not allowed behaviour captured.</w:t>
              </w:r>
            </w:ins>
          </w:p>
        </w:tc>
      </w:tr>
    </w:tbl>
    <w:p w14:paraId="4E02C714" w14:textId="77777777" w:rsidR="00784A32" w:rsidRPr="0015688A" w:rsidRDefault="00784A32" w:rsidP="00784A32"/>
    <w:p w14:paraId="5B9C3AA8" w14:textId="77777777" w:rsidR="00784A32" w:rsidRPr="0015688A" w:rsidRDefault="00784A32" w:rsidP="00784A32">
      <w:pPr>
        <w:pStyle w:val="H6"/>
      </w:pPr>
      <w:r w:rsidRPr="0015688A">
        <w:t>6.1.2.2.3.3</w:t>
      </w:r>
      <w:r w:rsidRPr="0015688A">
        <w:tab/>
        <w:t>Specific message contents</w:t>
      </w:r>
    </w:p>
    <w:p w14:paraId="13832A8E" w14:textId="77777777" w:rsidR="00784A32" w:rsidRPr="0015688A" w:rsidRDefault="00784A32" w:rsidP="00784A32">
      <w:pPr>
        <w:pStyle w:val="TH"/>
      </w:pPr>
      <w:r w:rsidRPr="0015688A">
        <w:t>Table 6.1.2.2.3.3-1: SIP INVITE (Step 2,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82"/>
        <w:gridCol w:w="2052"/>
        <w:gridCol w:w="2160"/>
        <w:gridCol w:w="1440"/>
        <w:gridCol w:w="1170"/>
      </w:tblGrid>
      <w:tr w:rsidR="00784A32" w:rsidRPr="0015688A" w14:paraId="036A552A" w14:textId="77777777" w:rsidTr="00354887">
        <w:trPr>
          <w:tblHeader/>
          <w:jc w:val="center"/>
        </w:trPr>
        <w:tc>
          <w:tcPr>
            <w:tcW w:w="9504" w:type="dxa"/>
            <w:gridSpan w:val="5"/>
          </w:tcPr>
          <w:p w14:paraId="2A04562A" w14:textId="77777777" w:rsidR="00784A32" w:rsidRPr="0015688A" w:rsidRDefault="00784A32" w:rsidP="00354887">
            <w:pPr>
              <w:pStyle w:val="TAL"/>
              <w:keepNext w:val="0"/>
              <w:keepLines w:val="0"/>
              <w:widowControl w:val="0"/>
            </w:pPr>
            <w:r w:rsidRPr="0015688A">
              <w:t>Derivation Path: TS 36.579-1 [2], Table 5.5.2.5.1-1, condition MCVIDEO, GROUP-CALL</w:t>
            </w:r>
          </w:p>
        </w:tc>
      </w:tr>
      <w:tr w:rsidR="00784A32" w:rsidRPr="0015688A" w14:paraId="6CA748D4" w14:textId="77777777" w:rsidTr="00354887">
        <w:trPr>
          <w:tblHeader/>
          <w:jc w:val="center"/>
        </w:trPr>
        <w:tc>
          <w:tcPr>
            <w:tcW w:w="2682" w:type="dxa"/>
          </w:tcPr>
          <w:p w14:paraId="2151DFD0" w14:textId="77777777" w:rsidR="00784A32" w:rsidRPr="0015688A" w:rsidRDefault="00784A32" w:rsidP="00354887">
            <w:pPr>
              <w:pStyle w:val="TAH"/>
              <w:keepNext w:val="0"/>
              <w:keepLines w:val="0"/>
              <w:widowControl w:val="0"/>
            </w:pPr>
            <w:r w:rsidRPr="0015688A">
              <w:t>Information Element</w:t>
            </w:r>
          </w:p>
        </w:tc>
        <w:tc>
          <w:tcPr>
            <w:tcW w:w="2052" w:type="dxa"/>
          </w:tcPr>
          <w:p w14:paraId="5D03E0D7" w14:textId="77777777" w:rsidR="00784A32" w:rsidRPr="0015688A" w:rsidRDefault="00784A32" w:rsidP="00354887">
            <w:pPr>
              <w:pStyle w:val="TAH"/>
              <w:keepNext w:val="0"/>
              <w:keepLines w:val="0"/>
              <w:widowControl w:val="0"/>
            </w:pPr>
            <w:r w:rsidRPr="0015688A">
              <w:t>Value/remark</w:t>
            </w:r>
          </w:p>
        </w:tc>
        <w:tc>
          <w:tcPr>
            <w:tcW w:w="2160" w:type="dxa"/>
            <w:tcBorders>
              <w:bottom w:val="single" w:sz="4" w:space="0" w:color="auto"/>
            </w:tcBorders>
          </w:tcPr>
          <w:p w14:paraId="78D56D5F" w14:textId="77777777" w:rsidR="00784A32" w:rsidRPr="0015688A" w:rsidRDefault="00784A32" w:rsidP="00354887">
            <w:pPr>
              <w:pStyle w:val="TAH"/>
              <w:keepNext w:val="0"/>
              <w:keepLines w:val="0"/>
              <w:widowControl w:val="0"/>
            </w:pPr>
            <w:r w:rsidRPr="0015688A">
              <w:t>Comment</w:t>
            </w:r>
          </w:p>
        </w:tc>
        <w:tc>
          <w:tcPr>
            <w:tcW w:w="1440" w:type="dxa"/>
          </w:tcPr>
          <w:p w14:paraId="2ED1CA7A" w14:textId="77777777" w:rsidR="00784A32" w:rsidRPr="0015688A" w:rsidRDefault="00784A32" w:rsidP="00354887">
            <w:pPr>
              <w:pStyle w:val="TAH"/>
              <w:keepNext w:val="0"/>
              <w:keepLines w:val="0"/>
              <w:widowControl w:val="0"/>
            </w:pPr>
            <w:r w:rsidRPr="0015688A">
              <w:t>Reference</w:t>
            </w:r>
          </w:p>
        </w:tc>
        <w:tc>
          <w:tcPr>
            <w:tcW w:w="1170" w:type="dxa"/>
          </w:tcPr>
          <w:p w14:paraId="415172A0" w14:textId="77777777" w:rsidR="00784A32" w:rsidRPr="0015688A" w:rsidRDefault="00784A32" w:rsidP="00354887">
            <w:pPr>
              <w:pStyle w:val="TAH"/>
              <w:keepNext w:val="0"/>
              <w:keepLines w:val="0"/>
              <w:widowControl w:val="0"/>
            </w:pPr>
            <w:r w:rsidRPr="0015688A">
              <w:t>Condition</w:t>
            </w:r>
          </w:p>
        </w:tc>
      </w:tr>
      <w:tr w:rsidR="00784A32" w:rsidRPr="0015688A" w14:paraId="6D357321" w14:textId="77777777" w:rsidTr="00354887">
        <w:trPr>
          <w:jc w:val="center"/>
        </w:trPr>
        <w:tc>
          <w:tcPr>
            <w:tcW w:w="2682" w:type="dxa"/>
            <w:vAlign w:val="center"/>
          </w:tcPr>
          <w:p w14:paraId="68A1CBA6" w14:textId="77777777" w:rsidR="00784A32" w:rsidRPr="0015688A" w:rsidRDefault="00784A32" w:rsidP="00354887">
            <w:pPr>
              <w:pStyle w:val="TAL"/>
              <w:keepNext w:val="0"/>
              <w:keepLines w:val="0"/>
              <w:widowControl w:val="0"/>
              <w:rPr>
                <w:b/>
                <w:bCs/>
              </w:rPr>
            </w:pPr>
            <w:r w:rsidRPr="0015688A">
              <w:rPr>
                <w:b/>
                <w:bCs/>
              </w:rPr>
              <w:t>Message-body</w:t>
            </w:r>
          </w:p>
        </w:tc>
        <w:tc>
          <w:tcPr>
            <w:tcW w:w="2052" w:type="dxa"/>
          </w:tcPr>
          <w:p w14:paraId="220E8908" w14:textId="77777777" w:rsidR="00784A32" w:rsidRPr="0015688A" w:rsidRDefault="00784A32" w:rsidP="00354887">
            <w:pPr>
              <w:pStyle w:val="TAL"/>
              <w:keepNext w:val="0"/>
              <w:keepLines w:val="0"/>
              <w:widowControl w:val="0"/>
            </w:pPr>
          </w:p>
        </w:tc>
        <w:tc>
          <w:tcPr>
            <w:tcW w:w="2160" w:type="dxa"/>
            <w:tcBorders>
              <w:top w:val="single" w:sz="4" w:space="0" w:color="auto"/>
              <w:bottom w:val="single" w:sz="4" w:space="0" w:color="auto"/>
            </w:tcBorders>
          </w:tcPr>
          <w:p w14:paraId="22ABB6B3" w14:textId="77777777" w:rsidR="00784A32" w:rsidRPr="0015688A" w:rsidRDefault="00784A32" w:rsidP="00354887">
            <w:pPr>
              <w:pStyle w:val="TAL"/>
              <w:keepNext w:val="0"/>
              <w:keepLines w:val="0"/>
              <w:widowControl w:val="0"/>
            </w:pPr>
          </w:p>
        </w:tc>
        <w:tc>
          <w:tcPr>
            <w:tcW w:w="1440" w:type="dxa"/>
          </w:tcPr>
          <w:p w14:paraId="308CACBF" w14:textId="77777777" w:rsidR="00784A32" w:rsidRPr="0015688A" w:rsidRDefault="00784A32" w:rsidP="00354887">
            <w:pPr>
              <w:pStyle w:val="TAL"/>
              <w:keepNext w:val="0"/>
              <w:keepLines w:val="0"/>
              <w:widowControl w:val="0"/>
            </w:pPr>
          </w:p>
        </w:tc>
        <w:tc>
          <w:tcPr>
            <w:tcW w:w="1170" w:type="dxa"/>
            <w:vAlign w:val="bottom"/>
          </w:tcPr>
          <w:p w14:paraId="1FCBEC50" w14:textId="77777777" w:rsidR="00784A32" w:rsidRPr="0015688A" w:rsidRDefault="00784A32" w:rsidP="00354887">
            <w:pPr>
              <w:pStyle w:val="TAL"/>
              <w:keepNext w:val="0"/>
              <w:keepLines w:val="0"/>
              <w:widowControl w:val="0"/>
            </w:pPr>
          </w:p>
        </w:tc>
      </w:tr>
      <w:tr w:rsidR="00784A32" w:rsidRPr="0015688A" w14:paraId="76507E0D" w14:textId="77777777" w:rsidTr="00354887">
        <w:trPr>
          <w:jc w:val="center"/>
        </w:trPr>
        <w:tc>
          <w:tcPr>
            <w:tcW w:w="2682" w:type="dxa"/>
            <w:shd w:val="clear" w:color="auto" w:fill="auto"/>
            <w:vAlign w:val="center"/>
          </w:tcPr>
          <w:p w14:paraId="368EB06D" w14:textId="77777777" w:rsidR="00784A32" w:rsidRPr="0015688A" w:rsidRDefault="00784A32" w:rsidP="00354887">
            <w:pPr>
              <w:pStyle w:val="TAL"/>
              <w:keepNext w:val="0"/>
              <w:keepLines w:val="0"/>
              <w:widowControl w:val="0"/>
            </w:pPr>
            <w:r w:rsidRPr="0015688A">
              <w:t xml:space="preserve">  MIME body part</w:t>
            </w:r>
          </w:p>
        </w:tc>
        <w:tc>
          <w:tcPr>
            <w:tcW w:w="2052" w:type="dxa"/>
            <w:shd w:val="clear" w:color="auto" w:fill="auto"/>
            <w:vAlign w:val="center"/>
          </w:tcPr>
          <w:p w14:paraId="1B130DC2" w14:textId="77777777" w:rsidR="00784A32" w:rsidRPr="0015688A"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5037BE1" w14:textId="77777777" w:rsidR="00784A32" w:rsidRPr="0015688A" w:rsidRDefault="00784A32" w:rsidP="00354887">
            <w:pPr>
              <w:pStyle w:val="TAL"/>
              <w:keepNext w:val="0"/>
              <w:keepLines w:val="0"/>
              <w:widowControl w:val="0"/>
            </w:pPr>
            <w:r w:rsidRPr="0015688A">
              <w:t>MCVideo Info</w:t>
            </w:r>
          </w:p>
        </w:tc>
        <w:tc>
          <w:tcPr>
            <w:tcW w:w="1440" w:type="dxa"/>
            <w:shd w:val="clear" w:color="auto" w:fill="auto"/>
          </w:tcPr>
          <w:p w14:paraId="31B44D9E" w14:textId="77777777" w:rsidR="00784A32" w:rsidRPr="0015688A" w:rsidRDefault="00784A32" w:rsidP="00354887">
            <w:pPr>
              <w:pStyle w:val="TAL"/>
              <w:keepNext w:val="0"/>
              <w:keepLines w:val="0"/>
              <w:widowControl w:val="0"/>
            </w:pPr>
          </w:p>
        </w:tc>
        <w:tc>
          <w:tcPr>
            <w:tcW w:w="1170" w:type="dxa"/>
            <w:shd w:val="clear" w:color="auto" w:fill="auto"/>
            <w:vAlign w:val="bottom"/>
          </w:tcPr>
          <w:p w14:paraId="6D1268EF" w14:textId="77777777" w:rsidR="00784A32" w:rsidRPr="0015688A" w:rsidRDefault="00784A32" w:rsidP="00354887">
            <w:pPr>
              <w:pStyle w:val="TAL"/>
              <w:keepNext w:val="0"/>
              <w:keepLines w:val="0"/>
              <w:widowControl w:val="0"/>
            </w:pPr>
          </w:p>
        </w:tc>
      </w:tr>
      <w:tr w:rsidR="00784A32" w:rsidRPr="0015688A" w14:paraId="61106061" w14:textId="77777777" w:rsidTr="00354887">
        <w:trPr>
          <w:jc w:val="center"/>
        </w:trPr>
        <w:tc>
          <w:tcPr>
            <w:tcW w:w="2682" w:type="dxa"/>
            <w:shd w:val="clear" w:color="auto" w:fill="auto"/>
            <w:vAlign w:val="center"/>
          </w:tcPr>
          <w:p w14:paraId="0900A1DA" w14:textId="77777777" w:rsidR="00784A32" w:rsidRPr="0015688A" w:rsidRDefault="00784A32" w:rsidP="00354887">
            <w:pPr>
              <w:pStyle w:val="TAL"/>
              <w:keepNext w:val="0"/>
              <w:keepLines w:val="0"/>
              <w:widowControl w:val="0"/>
            </w:pPr>
            <w:r w:rsidRPr="0015688A">
              <w:t xml:space="preserve">    MIME-part-headers</w:t>
            </w:r>
          </w:p>
        </w:tc>
        <w:tc>
          <w:tcPr>
            <w:tcW w:w="2052" w:type="dxa"/>
            <w:shd w:val="clear" w:color="auto" w:fill="auto"/>
            <w:vAlign w:val="center"/>
          </w:tcPr>
          <w:p w14:paraId="784DD5AC" w14:textId="77777777" w:rsidR="00784A32" w:rsidRPr="0015688A"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5D0B3180" w14:textId="77777777" w:rsidR="00784A32" w:rsidRPr="0015688A" w:rsidRDefault="00784A32" w:rsidP="00354887">
            <w:pPr>
              <w:pStyle w:val="TAL"/>
              <w:keepNext w:val="0"/>
              <w:keepLines w:val="0"/>
              <w:widowControl w:val="0"/>
            </w:pPr>
          </w:p>
        </w:tc>
        <w:tc>
          <w:tcPr>
            <w:tcW w:w="1440" w:type="dxa"/>
            <w:shd w:val="clear" w:color="auto" w:fill="auto"/>
          </w:tcPr>
          <w:p w14:paraId="1176EBD2" w14:textId="77777777" w:rsidR="00784A32" w:rsidRPr="0015688A" w:rsidRDefault="00784A32" w:rsidP="00354887">
            <w:pPr>
              <w:pStyle w:val="TAL"/>
              <w:keepNext w:val="0"/>
              <w:keepLines w:val="0"/>
              <w:widowControl w:val="0"/>
            </w:pPr>
          </w:p>
        </w:tc>
        <w:tc>
          <w:tcPr>
            <w:tcW w:w="1170" w:type="dxa"/>
            <w:shd w:val="clear" w:color="auto" w:fill="auto"/>
            <w:vAlign w:val="bottom"/>
          </w:tcPr>
          <w:p w14:paraId="1A41957B" w14:textId="77777777" w:rsidR="00784A32" w:rsidRPr="0015688A" w:rsidRDefault="00784A32" w:rsidP="00354887">
            <w:pPr>
              <w:pStyle w:val="TAL"/>
              <w:keepNext w:val="0"/>
              <w:keepLines w:val="0"/>
              <w:widowControl w:val="0"/>
            </w:pPr>
          </w:p>
        </w:tc>
      </w:tr>
      <w:tr w:rsidR="00784A32" w:rsidRPr="0015688A" w14:paraId="4B717745" w14:textId="77777777" w:rsidTr="00354887">
        <w:trPr>
          <w:jc w:val="center"/>
        </w:trPr>
        <w:tc>
          <w:tcPr>
            <w:tcW w:w="2682" w:type="dxa"/>
            <w:shd w:val="clear" w:color="auto" w:fill="auto"/>
            <w:vAlign w:val="center"/>
          </w:tcPr>
          <w:p w14:paraId="4C4E5B21" w14:textId="77777777" w:rsidR="00784A32" w:rsidRPr="0015688A" w:rsidRDefault="00784A32" w:rsidP="00354887">
            <w:pPr>
              <w:pStyle w:val="TAL"/>
              <w:keepNext w:val="0"/>
              <w:keepLines w:val="0"/>
              <w:widowControl w:val="0"/>
              <w:rPr>
                <w:b/>
              </w:rPr>
            </w:pPr>
            <w:r w:rsidRPr="0015688A">
              <w:rPr>
                <w:b/>
              </w:rPr>
              <w:t xml:space="preserve">      Content-Type</w:t>
            </w:r>
          </w:p>
        </w:tc>
        <w:tc>
          <w:tcPr>
            <w:tcW w:w="2052" w:type="dxa"/>
            <w:shd w:val="clear" w:color="auto" w:fill="auto"/>
          </w:tcPr>
          <w:p w14:paraId="750ADE6C" w14:textId="77777777" w:rsidR="00784A32" w:rsidRPr="0015688A" w:rsidRDefault="00784A32" w:rsidP="00354887">
            <w:pPr>
              <w:pStyle w:val="TAL"/>
              <w:keepNext w:val="0"/>
              <w:keepLines w:val="0"/>
              <w:widowControl w:val="0"/>
            </w:pPr>
            <w:r w:rsidRPr="0015688A">
              <w:t>"application/vnd.3gpp.mcvideo-info+xml"</w:t>
            </w:r>
          </w:p>
        </w:tc>
        <w:tc>
          <w:tcPr>
            <w:tcW w:w="2160" w:type="dxa"/>
            <w:tcBorders>
              <w:top w:val="single" w:sz="4" w:space="0" w:color="auto"/>
              <w:bottom w:val="single" w:sz="4" w:space="0" w:color="auto"/>
            </w:tcBorders>
            <w:shd w:val="clear" w:color="auto" w:fill="auto"/>
          </w:tcPr>
          <w:p w14:paraId="3D03C27B" w14:textId="77777777" w:rsidR="00784A32" w:rsidRPr="0015688A" w:rsidRDefault="00784A32" w:rsidP="00354887">
            <w:pPr>
              <w:pStyle w:val="TAL"/>
              <w:keepNext w:val="0"/>
              <w:keepLines w:val="0"/>
              <w:widowControl w:val="0"/>
            </w:pPr>
          </w:p>
        </w:tc>
        <w:tc>
          <w:tcPr>
            <w:tcW w:w="1440" w:type="dxa"/>
            <w:shd w:val="clear" w:color="auto" w:fill="auto"/>
          </w:tcPr>
          <w:p w14:paraId="5448BC3A" w14:textId="77777777" w:rsidR="00784A32" w:rsidRPr="0015688A" w:rsidRDefault="00784A32" w:rsidP="00354887">
            <w:pPr>
              <w:pStyle w:val="TAL"/>
              <w:keepNext w:val="0"/>
              <w:keepLines w:val="0"/>
              <w:widowControl w:val="0"/>
            </w:pPr>
          </w:p>
        </w:tc>
        <w:tc>
          <w:tcPr>
            <w:tcW w:w="1170" w:type="dxa"/>
            <w:shd w:val="clear" w:color="auto" w:fill="auto"/>
            <w:vAlign w:val="bottom"/>
          </w:tcPr>
          <w:p w14:paraId="0569EB38" w14:textId="77777777" w:rsidR="00784A32" w:rsidRPr="0015688A" w:rsidRDefault="00784A32" w:rsidP="00354887">
            <w:pPr>
              <w:pStyle w:val="TAL"/>
              <w:keepNext w:val="0"/>
              <w:keepLines w:val="0"/>
              <w:widowControl w:val="0"/>
            </w:pPr>
          </w:p>
        </w:tc>
      </w:tr>
      <w:tr w:rsidR="00784A32" w:rsidRPr="0015688A" w14:paraId="3008C3AE" w14:textId="77777777" w:rsidTr="00354887">
        <w:trPr>
          <w:jc w:val="center"/>
        </w:trPr>
        <w:tc>
          <w:tcPr>
            <w:tcW w:w="2682" w:type="dxa"/>
            <w:shd w:val="clear" w:color="auto" w:fill="auto"/>
            <w:vAlign w:val="center"/>
          </w:tcPr>
          <w:p w14:paraId="5AF9672F" w14:textId="77777777" w:rsidR="00784A32" w:rsidRPr="0015688A" w:rsidRDefault="00784A32" w:rsidP="00354887">
            <w:pPr>
              <w:pStyle w:val="TAL"/>
              <w:keepNext w:val="0"/>
              <w:keepLines w:val="0"/>
              <w:widowControl w:val="0"/>
              <w:rPr>
                <w:b/>
              </w:rPr>
            </w:pPr>
            <w:r w:rsidRPr="0015688A">
              <w:t xml:space="preserve">    MIME-part-body</w:t>
            </w:r>
          </w:p>
        </w:tc>
        <w:tc>
          <w:tcPr>
            <w:tcW w:w="2052" w:type="dxa"/>
            <w:shd w:val="clear" w:color="auto" w:fill="auto"/>
          </w:tcPr>
          <w:p w14:paraId="2CF85D1A" w14:textId="77777777" w:rsidR="00784A32" w:rsidRPr="0015688A" w:rsidRDefault="00784A32" w:rsidP="00354887">
            <w:pPr>
              <w:pStyle w:val="TAL"/>
              <w:keepNext w:val="0"/>
              <w:keepLines w:val="0"/>
              <w:widowControl w:val="0"/>
            </w:pPr>
            <w:r w:rsidRPr="0015688A">
              <w:t>MCVideo-Info as described in Table 6.1.2.2.3.3-2</w:t>
            </w:r>
          </w:p>
        </w:tc>
        <w:tc>
          <w:tcPr>
            <w:tcW w:w="2160" w:type="dxa"/>
            <w:tcBorders>
              <w:top w:val="single" w:sz="4" w:space="0" w:color="auto"/>
              <w:bottom w:val="single" w:sz="4" w:space="0" w:color="auto"/>
            </w:tcBorders>
            <w:shd w:val="clear" w:color="auto" w:fill="auto"/>
          </w:tcPr>
          <w:p w14:paraId="4F187EEB" w14:textId="77777777" w:rsidR="00784A32" w:rsidRPr="0015688A" w:rsidRDefault="00784A32" w:rsidP="00354887">
            <w:pPr>
              <w:pStyle w:val="TAL"/>
              <w:keepNext w:val="0"/>
              <w:keepLines w:val="0"/>
              <w:widowControl w:val="0"/>
            </w:pPr>
          </w:p>
        </w:tc>
        <w:tc>
          <w:tcPr>
            <w:tcW w:w="1440" w:type="dxa"/>
            <w:shd w:val="clear" w:color="auto" w:fill="auto"/>
          </w:tcPr>
          <w:p w14:paraId="79C9DA5B" w14:textId="77777777" w:rsidR="00784A32" w:rsidRPr="0015688A" w:rsidRDefault="00784A32" w:rsidP="00354887">
            <w:pPr>
              <w:pStyle w:val="TAL"/>
              <w:keepNext w:val="0"/>
              <w:keepLines w:val="0"/>
              <w:widowControl w:val="0"/>
            </w:pPr>
          </w:p>
        </w:tc>
        <w:tc>
          <w:tcPr>
            <w:tcW w:w="1170" w:type="dxa"/>
            <w:shd w:val="clear" w:color="auto" w:fill="auto"/>
            <w:vAlign w:val="bottom"/>
          </w:tcPr>
          <w:p w14:paraId="4FCABEDB" w14:textId="77777777" w:rsidR="00784A32" w:rsidRPr="0015688A" w:rsidRDefault="00784A32" w:rsidP="00354887">
            <w:pPr>
              <w:pStyle w:val="TAL"/>
              <w:keepNext w:val="0"/>
              <w:keepLines w:val="0"/>
              <w:widowControl w:val="0"/>
            </w:pPr>
          </w:p>
        </w:tc>
      </w:tr>
    </w:tbl>
    <w:p w14:paraId="5B47C82B" w14:textId="77777777" w:rsidR="00784A32" w:rsidRPr="0015688A" w:rsidRDefault="00784A32" w:rsidP="00784A32">
      <w:pPr>
        <w:widowControl w:val="0"/>
      </w:pPr>
    </w:p>
    <w:p w14:paraId="6BD71147" w14:textId="77777777" w:rsidR="00784A32" w:rsidRPr="0015688A" w:rsidRDefault="00784A32" w:rsidP="00784A32">
      <w:pPr>
        <w:pStyle w:val="TH"/>
      </w:pPr>
      <w:r w:rsidRPr="0015688A">
        <w:t>Table 6.1.2.2.3.3-2: MCVideo-Info in SIP INVITE (Table 6.1.2.2.3.3-1)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96"/>
        <w:gridCol w:w="2254"/>
        <w:gridCol w:w="2070"/>
        <w:gridCol w:w="1350"/>
        <w:gridCol w:w="1161"/>
      </w:tblGrid>
      <w:tr w:rsidR="00784A32" w:rsidRPr="0015688A" w14:paraId="17DA7302" w14:textId="77777777" w:rsidTr="00354887">
        <w:trPr>
          <w:jc w:val="center"/>
        </w:trPr>
        <w:tc>
          <w:tcPr>
            <w:tcW w:w="9531" w:type="dxa"/>
            <w:gridSpan w:val="5"/>
          </w:tcPr>
          <w:p w14:paraId="34BED411" w14:textId="77777777" w:rsidR="00784A32" w:rsidRPr="0015688A" w:rsidRDefault="00784A32" w:rsidP="00354887">
            <w:pPr>
              <w:pStyle w:val="TAL"/>
              <w:keepNext w:val="0"/>
              <w:keepLines w:val="0"/>
              <w:widowControl w:val="0"/>
            </w:pPr>
            <w:r w:rsidRPr="0015688A">
              <w:t>Derivation Path: TS 36.579-1 [2], Table 5.5.3.2.1-2, condition GROUP-CALL</w:t>
            </w:r>
          </w:p>
        </w:tc>
      </w:tr>
      <w:tr w:rsidR="00784A32" w:rsidRPr="0015688A" w14:paraId="6C18B52B" w14:textId="77777777" w:rsidTr="00354887">
        <w:trPr>
          <w:jc w:val="center"/>
        </w:trPr>
        <w:tc>
          <w:tcPr>
            <w:tcW w:w="2696" w:type="dxa"/>
          </w:tcPr>
          <w:p w14:paraId="327ADD9B" w14:textId="77777777" w:rsidR="00784A32" w:rsidRPr="0015688A" w:rsidRDefault="00784A32" w:rsidP="00354887">
            <w:pPr>
              <w:pStyle w:val="TAH"/>
              <w:keepNext w:val="0"/>
              <w:keepLines w:val="0"/>
              <w:widowControl w:val="0"/>
            </w:pPr>
            <w:r w:rsidRPr="0015688A">
              <w:t>Information Element</w:t>
            </w:r>
          </w:p>
        </w:tc>
        <w:tc>
          <w:tcPr>
            <w:tcW w:w="2254" w:type="dxa"/>
          </w:tcPr>
          <w:p w14:paraId="2E9460E5" w14:textId="77777777" w:rsidR="00784A32" w:rsidRPr="0015688A" w:rsidRDefault="00784A32" w:rsidP="00354887">
            <w:pPr>
              <w:pStyle w:val="TAH"/>
              <w:keepNext w:val="0"/>
              <w:keepLines w:val="0"/>
              <w:widowControl w:val="0"/>
            </w:pPr>
            <w:r w:rsidRPr="0015688A">
              <w:t>Value/remark</w:t>
            </w:r>
          </w:p>
        </w:tc>
        <w:tc>
          <w:tcPr>
            <w:tcW w:w="2070" w:type="dxa"/>
            <w:tcBorders>
              <w:top w:val="single" w:sz="4" w:space="0" w:color="auto"/>
              <w:bottom w:val="single" w:sz="4" w:space="0" w:color="auto"/>
            </w:tcBorders>
          </w:tcPr>
          <w:p w14:paraId="0D560603" w14:textId="77777777" w:rsidR="00784A32" w:rsidRPr="0015688A" w:rsidRDefault="00784A32" w:rsidP="00354887">
            <w:pPr>
              <w:pStyle w:val="TAH"/>
              <w:keepNext w:val="0"/>
              <w:keepLines w:val="0"/>
              <w:widowControl w:val="0"/>
            </w:pPr>
            <w:r w:rsidRPr="0015688A">
              <w:t>Comment</w:t>
            </w:r>
          </w:p>
        </w:tc>
        <w:tc>
          <w:tcPr>
            <w:tcW w:w="1350" w:type="dxa"/>
          </w:tcPr>
          <w:p w14:paraId="38316C3E" w14:textId="77777777" w:rsidR="00784A32" w:rsidRPr="0015688A" w:rsidRDefault="00784A32" w:rsidP="00354887">
            <w:pPr>
              <w:pStyle w:val="TAH"/>
              <w:keepNext w:val="0"/>
              <w:keepLines w:val="0"/>
              <w:widowControl w:val="0"/>
            </w:pPr>
            <w:r w:rsidRPr="0015688A">
              <w:t>Reference</w:t>
            </w:r>
          </w:p>
        </w:tc>
        <w:tc>
          <w:tcPr>
            <w:tcW w:w="1161" w:type="dxa"/>
          </w:tcPr>
          <w:p w14:paraId="5B12677B" w14:textId="77777777" w:rsidR="00784A32" w:rsidRPr="0015688A" w:rsidRDefault="00784A32" w:rsidP="00354887">
            <w:pPr>
              <w:pStyle w:val="TAH"/>
              <w:keepNext w:val="0"/>
              <w:keepLines w:val="0"/>
              <w:widowControl w:val="0"/>
            </w:pPr>
            <w:r w:rsidRPr="0015688A">
              <w:t>Condition</w:t>
            </w:r>
          </w:p>
        </w:tc>
      </w:tr>
      <w:tr w:rsidR="00784A32" w:rsidRPr="0015688A" w14:paraId="490CC783" w14:textId="77777777" w:rsidTr="00354887">
        <w:trPr>
          <w:jc w:val="center"/>
        </w:trPr>
        <w:tc>
          <w:tcPr>
            <w:tcW w:w="2696" w:type="dxa"/>
            <w:vAlign w:val="center"/>
          </w:tcPr>
          <w:p w14:paraId="0AEB2A83" w14:textId="77777777" w:rsidR="00784A32" w:rsidRPr="0015688A" w:rsidRDefault="00784A32" w:rsidP="00354887">
            <w:pPr>
              <w:pStyle w:val="TAL"/>
              <w:keepNext w:val="0"/>
              <w:keepLines w:val="0"/>
              <w:widowControl w:val="0"/>
            </w:pPr>
            <w:r w:rsidRPr="0015688A">
              <w:t>mcvideoinfo</w:t>
            </w:r>
          </w:p>
        </w:tc>
        <w:tc>
          <w:tcPr>
            <w:tcW w:w="2254" w:type="dxa"/>
          </w:tcPr>
          <w:p w14:paraId="7ACA88AD" w14:textId="77777777" w:rsidR="00784A32" w:rsidRPr="0015688A" w:rsidRDefault="00784A32" w:rsidP="00354887">
            <w:pPr>
              <w:pStyle w:val="TAL"/>
              <w:keepNext w:val="0"/>
              <w:keepLines w:val="0"/>
              <w:widowControl w:val="0"/>
            </w:pPr>
          </w:p>
        </w:tc>
        <w:tc>
          <w:tcPr>
            <w:tcW w:w="2070" w:type="dxa"/>
            <w:tcBorders>
              <w:top w:val="single" w:sz="4" w:space="0" w:color="auto"/>
              <w:bottom w:val="single" w:sz="4" w:space="0" w:color="auto"/>
            </w:tcBorders>
          </w:tcPr>
          <w:p w14:paraId="46EA51AE" w14:textId="77777777" w:rsidR="00784A32" w:rsidRPr="0015688A" w:rsidRDefault="00784A32" w:rsidP="00354887">
            <w:pPr>
              <w:pStyle w:val="TAL"/>
              <w:keepNext w:val="0"/>
              <w:keepLines w:val="0"/>
              <w:widowControl w:val="0"/>
            </w:pPr>
          </w:p>
        </w:tc>
        <w:tc>
          <w:tcPr>
            <w:tcW w:w="1350" w:type="dxa"/>
          </w:tcPr>
          <w:p w14:paraId="264C4B5E" w14:textId="77777777" w:rsidR="00784A32" w:rsidRPr="0015688A" w:rsidRDefault="00784A32" w:rsidP="00354887">
            <w:pPr>
              <w:pStyle w:val="TAL"/>
              <w:keepNext w:val="0"/>
              <w:keepLines w:val="0"/>
              <w:widowControl w:val="0"/>
            </w:pPr>
          </w:p>
        </w:tc>
        <w:tc>
          <w:tcPr>
            <w:tcW w:w="1161" w:type="dxa"/>
            <w:vAlign w:val="bottom"/>
          </w:tcPr>
          <w:p w14:paraId="57F40FBE" w14:textId="77777777" w:rsidR="00784A32" w:rsidRPr="0015688A" w:rsidRDefault="00784A32" w:rsidP="00354887">
            <w:pPr>
              <w:pStyle w:val="TAL"/>
              <w:keepNext w:val="0"/>
              <w:keepLines w:val="0"/>
              <w:widowControl w:val="0"/>
            </w:pPr>
          </w:p>
        </w:tc>
      </w:tr>
      <w:tr w:rsidR="00784A32" w:rsidRPr="0015688A" w14:paraId="2A724E19" w14:textId="77777777" w:rsidTr="00354887">
        <w:trPr>
          <w:jc w:val="center"/>
        </w:trPr>
        <w:tc>
          <w:tcPr>
            <w:tcW w:w="2696" w:type="dxa"/>
            <w:tcBorders>
              <w:bottom w:val="single" w:sz="4" w:space="0" w:color="auto"/>
            </w:tcBorders>
            <w:vAlign w:val="center"/>
          </w:tcPr>
          <w:p w14:paraId="0A4EBE1E" w14:textId="77777777" w:rsidR="00784A32" w:rsidRPr="0015688A" w:rsidRDefault="00784A32" w:rsidP="00354887">
            <w:pPr>
              <w:pStyle w:val="TAL"/>
              <w:keepNext w:val="0"/>
              <w:keepLines w:val="0"/>
              <w:widowControl w:val="0"/>
            </w:pPr>
            <w:r w:rsidRPr="0015688A">
              <w:t xml:space="preserve">  mcvideo-Params</w:t>
            </w:r>
          </w:p>
        </w:tc>
        <w:tc>
          <w:tcPr>
            <w:tcW w:w="2254" w:type="dxa"/>
            <w:tcBorders>
              <w:bottom w:val="single" w:sz="4" w:space="0" w:color="auto"/>
            </w:tcBorders>
          </w:tcPr>
          <w:p w14:paraId="09E029FE" w14:textId="77777777" w:rsidR="00784A32" w:rsidRPr="0015688A" w:rsidRDefault="00784A32" w:rsidP="00354887">
            <w:pPr>
              <w:pStyle w:val="TAL"/>
              <w:keepNext w:val="0"/>
              <w:keepLines w:val="0"/>
              <w:widowControl w:val="0"/>
            </w:pPr>
          </w:p>
        </w:tc>
        <w:tc>
          <w:tcPr>
            <w:tcW w:w="2070" w:type="dxa"/>
            <w:tcBorders>
              <w:top w:val="single" w:sz="4" w:space="0" w:color="auto"/>
              <w:bottom w:val="single" w:sz="4" w:space="0" w:color="auto"/>
            </w:tcBorders>
          </w:tcPr>
          <w:p w14:paraId="77B7A560" w14:textId="77777777" w:rsidR="00784A32" w:rsidRPr="0015688A" w:rsidRDefault="00784A32" w:rsidP="00354887">
            <w:pPr>
              <w:pStyle w:val="TAL"/>
              <w:keepNext w:val="0"/>
              <w:keepLines w:val="0"/>
              <w:widowControl w:val="0"/>
            </w:pPr>
          </w:p>
        </w:tc>
        <w:tc>
          <w:tcPr>
            <w:tcW w:w="1350" w:type="dxa"/>
            <w:tcBorders>
              <w:bottom w:val="single" w:sz="4" w:space="0" w:color="auto"/>
            </w:tcBorders>
          </w:tcPr>
          <w:p w14:paraId="5B50453D" w14:textId="77777777" w:rsidR="00784A32" w:rsidRPr="0015688A" w:rsidRDefault="00784A32" w:rsidP="00354887">
            <w:pPr>
              <w:pStyle w:val="TAL"/>
              <w:keepNext w:val="0"/>
              <w:keepLines w:val="0"/>
              <w:widowControl w:val="0"/>
            </w:pPr>
          </w:p>
        </w:tc>
        <w:tc>
          <w:tcPr>
            <w:tcW w:w="1161" w:type="dxa"/>
            <w:tcBorders>
              <w:bottom w:val="single" w:sz="4" w:space="0" w:color="auto"/>
            </w:tcBorders>
            <w:vAlign w:val="bottom"/>
          </w:tcPr>
          <w:p w14:paraId="317D2E9F" w14:textId="77777777" w:rsidR="00784A32" w:rsidRPr="0015688A" w:rsidRDefault="00784A32" w:rsidP="00354887">
            <w:pPr>
              <w:pStyle w:val="TAL"/>
              <w:keepNext w:val="0"/>
              <w:keepLines w:val="0"/>
              <w:widowControl w:val="0"/>
            </w:pPr>
          </w:p>
        </w:tc>
      </w:tr>
      <w:tr w:rsidR="00784A32" w:rsidRPr="0015688A" w14:paraId="4343165C" w14:textId="77777777" w:rsidTr="00354887">
        <w:trPr>
          <w:jc w:val="center"/>
        </w:trPr>
        <w:tc>
          <w:tcPr>
            <w:tcW w:w="2696" w:type="dxa"/>
            <w:tcBorders>
              <w:bottom w:val="single" w:sz="4" w:space="0" w:color="auto"/>
            </w:tcBorders>
            <w:vAlign w:val="center"/>
          </w:tcPr>
          <w:p w14:paraId="7E2AE1BB" w14:textId="77777777" w:rsidR="00784A32" w:rsidRPr="0015688A" w:rsidRDefault="00784A32" w:rsidP="00354887">
            <w:pPr>
              <w:pStyle w:val="TAL"/>
              <w:keepNext w:val="0"/>
              <w:keepLines w:val="0"/>
              <w:widowControl w:val="0"/>
            </w:pPr>
            <w:r w:rsidRPr="0015688A">
              <w:t xml:space="preserve">    session-type</w:t>
            </w:r>
          </w:p>
        </w:tc>
        <w:tc>
          <w:tcPr>
            <w:tcW w:w="2254" w:type="dxa"/>
            <w:tcBorders>
              <w:bottom w:val="single" w:sz="4" w:space="0" w:color="auto"/>
            </w:tcBorders>
          </w:tcPr>
          <w:p w14:paraId="4E22BC2B" w14:textId="77777777" w:rsidR="00784A32" w:rsidRPr="0015688A" w:rsidRDefault="00784A32" w:rsidP="00354887">
            <w:pPr>
              <w:pStyle w:val="TAL"/>
              <w:keepNext w:val="0"/>
              <w:keepLines w:val="0"/>
              <w:widowControl w:val="0"/>
            </w:pPr>
            <w:r w:rsidRPr="0015688A">
              <w:t>"chat"</w:t>
            </w:r>
          </w:p>
        </w:tc>
        <w:tc>
          <w:tcPr>
            <w:tcW w:w="2070" w:type="dxa"/>
            <w:tcBorders>
              <w:top w:val="single" w:sz="4" w:space="0" w:color="auto"/>
              <w:bottom w:val="single" w:sz="4" w:space="0" w:color="auto"/>
            </w:tcBorders>
          </w:tcPr>
          <w:p w14:paraId="25999391" w14:textId="77777777" w:rsidR="00784A32" w:rsidRPr="0015688A" w:rsidRDefault="00784A32" w:rsidP="00354887">
            <w:pPr>
              <w:pStyle w:val="TAL"/>
              <w:keepNext w:val="0"/>
              <w:keepLines w:val="0"/>
              <w:widowControl w:val="0"/>
            </w:pPr>
          </w:p>
        </w:tc>
        <w:tc>
          <w:tcPr>
            <w:tcW w:w="1350" w:type="dxa"/>
            <w:tcBorders>
              <w:bottom w:val="single" w:sz="4" w:space="0" w:color="auto"/>
            </w:tcBorders>
          </w:tcPr>
          <w:p w14:paraId="0FBEE244" w14:textId="77777777" w:rsidR="00784A32" w:rsidRPr="0015688A" w:rsidRDefault="00784A32" w:rsidP="00354887">
            <w:pPr>
              <w:pStyle w:val="TAL"/>
              <w:keepNext w:val="0"/>
              <w:keepLines w:val="0"/>
              <w:widowControl w:val="0"/>
            </w:pPr>
          </w:p>
        </w:tc>
        <w:tc>
          <w:tcPr>
            <w:tcW w:w="1161" w:type="dxa"/>
            <w:tcBorders>
              <w:bottom w:val="single" w:sz="4" w:space="0" w:color="auto"/>
            </w:tcBorders>
          </w:tcPr>
          <w:p w14:paraId="28FB1436" w14:textId="77777777" w:rsidR="00784A32" w:rsidRPr="0015688A" w:rsidRDefault="00784A32" w:rsidP="00354887">
            <w:pPr>
              <w:pStyle w:val="TAL"/>
              <w:keepNext w:val="0"/>
              <w:keepLines w:val="0"/>
              <w:widowControl w:val="0"/>
            </w:pPr>
          </w:p>
        </w:tc>
      </w:tr>
    </w:tbl>
    <w:p w14:paraId="7FBDB0D8" w14:textId="77777777" w:rsidR="00784A32" w:rsidRPr="0015688A" w:rsidRDefault="00784A32" w:rsidP="00784A32"/>
    <w:p w14:paraId="2B363E1D" w14:textId="77777777" w:rsidR="00784A32" w:rsidRPr="0015688A" w:rsidRDefault="00784A32" w:rsidP="00784A32">
      <w:pPr>
        <w:pStyle w:val="TH"/>
      </w:pPr>
      <w:r w:rsidRPr="0015688A">
        <w:t>Table 6.1.2.2.3.3-3: SIP 200 (OK) (Steps 4, 20, 36,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15688A" w14:paraId="371DA3D4" w14:textId="77777777" w:rsidTr="00354887">
        <w:trPr>
          <w:tblHeader/>
        </w:trPr>
        <w:tc>
          <w:tcPr>
            <w:tcW w:w="9517" w:type="dxa"/>
            <w:gridSpan w:val="5"/>
          </w:tcPr>
          <w:p w14:paraId="5AF9AAE3" w14:textId="77777777" w:rsidR="00784A32" w:rsidRPr="0015688A" w:rsidRDefault="00784A32" w:rsidP="00354887">
            <w:pPr>
              <w:pStyle w:val="TAL"/>
              <w:keepLines w:val="0"/>
              <w:widowControl w:val="0"/>
            </w:pPr>
            <w:r w:rsidRPr="0015688A">
              <w:t>Derivation Path: TS 36.579-1 [2], Table 5.5.2.17.1.2-1, condition MCVIDEO, INVITE-RSP</w:t>
            </w:r>
          </w:p>
        </w:tc>
      </w:tr>
      <w:tr w:rsidR="00784A32" w:rsidRPr="0015688A" w14:paraId="295216DE" w14:textId="77777777" w:rsidTr="00354887">
        <w:trPr>
          <w:tblHeader/>
        </w:trPr>
        <w:tc>
          <w:tcPr>
            <w:tcW w:w="2677" w:type="dxa"/>
          </w:tcPr>
          <w:p w14:paraId="0722BBEF" w14:textId="77777777" w:rsidR="00784A32" w:rsidRPr="0015688A" w:rsidRDefault="00784A32" w:rsidP="00354887">
            <w:pPr>
              <w:pStyle w:val="TAH"/>
              <w:keepLines w:val="0"/>
              <w:widowControl w:val="0"/>
            </w:pPr>
            <w:r w:rsidRPr="0015688A">
              <w:t>Information Element</w:t>
            </w:r>
          </w:p>
        </w:tc>
        <w:tc>
          <w:tcPr>
            <w:tcW w:w="2160" w:type="dxa"/>
          </w:tcPr>
          <w:p w14:paraId="5A9070FA" w14:textId="77777777" w:rsidR="00784A32" w:rsidRPr="0015688A" w:rsidRDefault="00784A32" w:rsidP="00354887">
            <w:pPr>
              <w:pStyle w:val="TAH"/>
              <w:keepLines w:val="0"/>
              <w:widowControl w:val="0"/>
            </w:pPr>
            <w:r w:rsidRPr="0015688A">
              <w:t>Value/remark</w:t>
            </w:r>
          </w:p>
        </w:tc>
        <w:tc>
          <w:tcPr>
            <w:tcW w:w="2160" w:type="dxa"/>
            <w:tcBorders>
              <w:bottom w:val="single" w:sz="4" w:space="0" w:color="auto"/>
            </w:tcBorders>
          </w:tcPr>
          <w:p w14:paraId="724B06A7" w14:textId="77777777" w:rsidR="00784A32" w:rsidRPr="0015688A" w:rsidRDefault="00784A32" w:rsidP="00354887">
            <w:pPr>
              <w:pStyle w:val="TAH"/>
              <w:keepLines w:val="0"/>
              <w:widowControl w:val="0"/>
            </w:pPr>
            <w:r w:rsidRPr="0015688A">
              <w:t>Comment</w:t>
            </w:r>
          </w:p>
        </w:tc>
        <w:tc>
          <w:tcPr>
            <w:tcW w:w="1350" w:type="dxa"/>
          </w:tcPr>
          <w:p w14:paraId="434B1AB8" w14:textId="77777777" w:rsidR="00784A32" w:rsidRPr="0015688A" w:rsidRDefault="00784A32" w:rsidP="00354887">
            <w:pPr>
              <w:pStyle w:val="TAH"/>
              <w:keepLines w:val="0"/>
              <w:widowControl w:val="0"/>
            </w:pPr>
            <w:r w:rsidRPr="0015688A">
              <w:t>Reference</w:t>
            </w:r>
          </w:p>
        </w:tc>
        <w:tc>
          <w:tcPr>
            <w:tcW w:w="1170" w:type="dxa"/>
          </w:tcPr>
          <w:p w14:paraId="334CEDF8" w14:textId="77777777" w:rsidR="00784A32" w:rsidRPr="0015688A" w:rsidRDefault="00784A32" w:rsidP="00354887">
            <w:pPr>
              <w:pStyle w:val="TAH"/>
              <w:keepLines w:val="0"/>
              <w:widowControl w:val="0"/>
            </w:pPr>
            <w:r w:rsidRPr="0015688A">
              <w:t>Condition</w:t>
            </w:r>
          </w:p>
        </w:tc>
      </w:tr>
      <w:tr w:rsidR="00784A32" w:rsidRPr="0015688A" w14:paraId="76F43F12" w14:textId="77777777" w:rsidTr="00354887">
        <w:tc>
          <w:tcPr>
            <w:tcW w:w="2677" w:type="dxa"/>
            <w:vAlign w:val="center"/>
          </w:tcPr>
          <w:p w14:paraId="4D43F8F9" w14:textId="77777777" w:rsidR="00784A32" w:rsidRPr="0015688A" w:rsidRDefault="00784A32" w:rsidP="00354887">
            <w:pPr>
              <w:pStyle w:val="TAL"/>
              <w:keepNext w:val="0"/>
              <w:keepLines w:val="0"/>
              <w:widowControl w:val="0"/>
              <w:rPr>
                <w:rFonts w:cs="Arial"/>
                <w:b/>
                <w:szCs w:val="18"/>
              </w:rPr>
            </w:pPr>
            <w:r w:rsidRPr="0015688A">
              <w:rPr>
                <w:rFonts w:cs="Arial"/>
                <w:b/>
                <w:szCs w:val="18"/>
              </w:rPr>
              <w:t>Message-body</w:t>
            </w:r>
          </w:p>
        </w:tc>
        <w:tc>
          <w:tcPr>
            <w:tcW w:w="2160" w:type="dxa"/>
          </w:tcPr>
          <w:p w14:paraId="43B33662" w14:textId="77777777" w:rsidR="00784A32" w:rsidRPr="0015688A" w:rsidRDefault="00784A32" w:rsidP="00354887">
            <w:pPr>
              <w:pStyle w:val="TAL"/>
              <w:keepNext w:val="0"/>
              <w:keepLines w:val="0"/>
              <w:widowControl w:val="0"/>
            </w:pPr>
          </w:p>
        </w:tc>
        <w:tc>
          <w:tcPr>
            <w:tcW w:w="2160" w:type="dxa"/>
            <w:tcBorders>
              <w:top w:val="single" w:sz="4" w:space="0" w:color="auto"/>
              <w:bottom w:val="single" w:sz="4" w:space="0" w:color="auto"/>
            </w:tcBorders>
          </w:tcPr>
          <w:p w14:paraId="4D3A23D8" w14:textId="77777777" w:rsidR="00784A32" w:rsidRPr="0015688A" w:rsidRDefault="00784A32" w:rsidP="00354887">
            <w:pPr>
              <w:pStyle w:val="TAL"/>
              <w:keepNext w:val="0"/>
              <w:keepLines w:val="0"/>
              <w:widowControl w:val="0"/>
            </w:pPr>
          </w:p>
        </w:tc>
        <w:tc>
          <w:tcPr>
            <w:tcW w:w="1350" w:type="dxa"/>
          </w:tcPr>
          <w:p w14:paraId="4A7DF1EE" w14:textId="77777777" w:rsidR="00784A32" w:rsidRPr="0015688A" w:rsidRDefault="00784A32" w:rsidP="00354887">
            <w:pPr>
              <w:pStyle w:val="TAL"/>
              <w:keepNext w:val="0"/>
              <w:keepLines w:val="0"/>
              <w:widowControl w:val="0"/>
            </w:pPr>
          </w:p>
        </w:tc>
        <w:tc>
          <w:tcPr>
            <w:tcW w:w="1170" w:type="dxa"/>
            <w:vAlign w:val="bottom"/>
          </w:tcPr>
          <w:p w14:paraId="5CB716D8" w14:textId="6198D2AC" w:rsidR="00784A32" w:rsidRPr="0015688A" w:rsidRDefault="00784A32" w:rsidP="00354887">
            <w:pPr>
              <w:pStyle w:val="TAL"/>
              <w:keepNext w:val="0"/>
              <w:keepLines w:val="0"/>
              <w:widowControl w:val="0"/>
            </w:pPr>
            <w:del w:id="233" w:author="Kahn, Jason D. (Fed)" w:date="2021-08-24T16:53:00Z">
              <w:r w:rsidRPr="0015688A" w:rsidDel="00D05B66">
                <w:delText>INVITE-RSP</w:delText>
              </w:r>
            </w:del>
          </w:p>
        </w:tc>
      </w:tr>
      <w:tr w:rsidR="00784A32" w:rsidRPr="0015688A" w14:paraId="0483E30F" w14:textId="77777777" w:rsidTr="00354887">
        <w:tc>
          <w:tcPr>
            <w:tcW w:w="2677" w:type="dxa"/>
            <w:vAlign w:val="center"/>
          </w:tcPr>
          <w:p w14:paraId="1324973E" w14:textId="77777777" w:rsidR="00784A32" w:rsidRPr="0015688A" w:rsidDel="006C0DA3" w:rsidRDefault="00784A32" w:rsidP="00354887">
            <w:pPr>
              <w:pStyle w:val="TAL"/>
              <w:rPr>
                <w:rFonts w:cs="Arial"/>
                <w:bCs/>
                <w:szCs w:val="18"/>
              </w:rPr>
            </w:pPr>
            <w:r w:rsidRPr="0015688A">
              <w:rPr>
                <w:rFonts w:cs="Arial"/>
                <w:bCs/>
                <w:szCs w:val="18"/>
              </w:rPr>
              <w:t xml:space="preserve">  MIME body part</w:t>
            </w:r>
          </w:p>
        </w:tc>
        <w:tc>
          <w:tcPr>
            <w:tcW w:w="2160" w:type="dxa"/>
          </w:tcPr>
          <w:p w14:paraId="7DCAE92E" w14:textId="77777777" w:rsidR="00784A32" w:rsidRPr="0015688A" w:rsidRDefault="00784A32" w:rsidP="00354887">
            <w:pPr>
              <w:pStyle w:val="TAL"/>
            </w:pPr>
          </w:p>
        </w:tc>
        <w:tc>
          <w:tcPr>
            <w:tcW w:w="2160" w:type="dxa"/>
            <w:tcBorders>
              <w:top w:val="single" w:sz="4" w:space="0" w:color="auto"/>
              <w:bottom w:val="single" w:sz="4" w:space="0" w:color="auto"/>
            </w:tcBorders>
          </w:tcPr>
          <w:p w14:paraId="6C608ABC" w14:textId="77777777" w:rsidR="00784A32" w:rsidRPr="0015688A" w:rsidRDefault="00784A32" w:rsidP="00354887">
            <w:pPr>
              <w:pStyle w:val="TAL"/>
            </w:pPr>
            <w:r w:rsidRPr="0015688A">
              <w:t>MCVideo-info</w:t>
            </w:r>
          </w:p>
        </w:tc>
        <w:tc>
          <w:tcPr>
            <w:tcW w:w="1350" w:type="dxa"/>
          </w:tcPr>
          <w:p w14:paraId="4EB74668" w14:textId="77777777" w:rsidR="00784A32" w:rsidRPr="0015688A" w:rsidRDefault="00784A32" w:rsidP="00354887">
            <w:pPr>
              <w:pStyle w:val="TAL"/>
            </w:pPr>
          </w:p>
        </w:tc>
        <w:tc>
          <w:tcPr>
            <w:tcW w:w="1170" w:type="dxa"/>
            <w:vAlign w:val="bottom"/>
          </w:tcPr>
          <w:p w14:paraId="6814E436" w14:textId="77777777" w:rsidR="00784A32" w:rsidRPr="0015688A" w:rsidRDefault="00784A32" w:rsidP="00354887">
            <w:pPr>
              <w:pStyle w:val="TAL"/>
            </w:pPr>
          </w:p>
        </w:tc>
      </w:tr>
      <w:tr w:rsidR="00784A32" w:rsidRPr="0015688A" w:rsidDel="007060CE" w14:paraId="563447B9" w14:textId="77777777" w:rsidTr="00354887">
        <w:tc>
          <w:tcPr>
            <w:tcW w:w="2677" w:type="dxa"/>
            <w:vAlign w:val="center"/>
          </w:tcPr>
          <w:p w14:paraId="52AA5817" w14:textId="77777777" w:rsidR="00784A32" w:rsidRPr="0015688A" w:rsidDel="007060CE" w:rsidRDefault="00784A32" w:rsidP="00354887">
            <w:pPr>
              <w:pStyle w:val="TAL"/>
              <w:rPr>
                <w:rFonts w:cs="Arial"/>
                <w:bCs/>
                <w:szCs w:val="18"/>
              </w:rPr>
            </w:pPr>
            <w:r w:rsidRPr="0015688A">
              <w:rPr>
                <w:rFonts w:cs="Arial"/>
                <w:bCs/>
                <w:szCs w:val="18"/>
              </w:rPr>
              <w:t xml:space="preserve">    MIME-part-header</w:t>
            </w:r>
          </w:p>
        </w:tc>
        <w:tc>
          <w:tcPr>
            <w:tcW w:w="2160" w:type="dxa"/>
          </w:tcPr>
          <w:p w14:paraId="6C02598C" w14:textId="77777777" w:rsidR="00784A32" w:rsidRPr="0015688A" w:rsidDel="007060CE" w:rsidRDefault="00784A32" w:rsidP="00354887">
            <w:pPr>
              <w:pStyle w:val="TAL"/>
            </w:pPr>
          </w:p>
        </w:tc>
        <w:tc>
          <w:tcPr>
            <w:tcW w:w="2160" w:type="dxa"/>
            <w:tcBorders>
              <w:top w:val="single" w:sz="4" w:space="0" w:color="auto"/>
              <w:bottom w:val="single" w:sz="4" w:space="0" w:color="auto"/>
            </w:tcBorders>
          </w:tcPr>
          <w:p w14:paraId="31323EFB" w14:textId="77777777" w:rsidR="00784A32" w:rsidRPr="0015688A" w:rsidDel="007060CE" w:rsidRDefault="00784A32" w:rsidP="00354887">
            <w:pPr>
              <w:pStyle w:val="TAL"/>
            </w:pPr>
          </w:p>
        </w:tc>
        <w:tc>
          <w:tcPr>
            <w:tcW w:w="1350" w:type="dxa"/>
          </w:tcPr>
          <w:p w14:paraId="6FA6E50B" w14:textId="77777777" w:rsidR="00784A32" w:rsidRPr="0015688A" w:rsidDel="007060CE" w:rsidRDefault="00784A32" w:rsidP="00354887">
            <w:pPr>
              <w:pStyle w:val="TAL"/>
            </w:pPr>
          </w:p>
        </w:tc>
        <w:tc>
          <w:tcPr>
            <w:tcW w:w="1170" w:type="dxa"/>
            <w:vAlign w:val="bottom"/>
          </w:tcPr>
          <w:p w14:paraId="70ADCA3C" w14:textId="77777777" w:rsidR="00784A32" w:rsidRPr="0015688A" w:rsidDel="007060CE" w:rsidRDefault="00784A32" w:rsidP="00354887">
            <w:pPr>
              <w:pStyle w:val="TAL"/>
            </w:pPr>
          </w:p>
        </w:tc>
      </w:tr>
      <w:tr w:rsidR="00784A32" w:rsidRPr="0015688A" w14:paraId="0713791D" w14:textId="77777777" w:rsidTr="00354887">
        <w:tc>
          <w:tcPr>
            <w:tcW w:w="2677" w:type="dxa"/>
            <w:vAlign w:val="center"/>
          </w:tcPr>
          <w:p w14:paraId="2EB05BA6" w14:textId="77777777" w:rsidR="00784A32" w:rsidRPr="0015688A" w:rsidRDefault="00784A32" w:rsidP="00354887">
            <w:pPr>
              <w:pStyle w:val="TAL"/>
            </w:pPr>
            <w:r w:rsidRPr="0015688A">
              <w:t xml:space="preserve">    MIME-part-body</w:t>
            </w:r>
          </w:p>
        </w:tc>
        <w:tc>
          <w:tcPr>
            <w:tcW w:w="2160" w:type="dxa"/>
            <w:vAlign w:val="center"/>
          </w:tcPr>
          <w:p w14:paraId="3EB8C82C" w14:textId="77777777" w:rsidR="00784A32" w:rsidRPr="0015688A" w:rsidRDefault="00784A32" w:rsidP="00354887">
            <w:pPr>
              <w:pStyle w:val="TAL"/>
            </w:pPr>
            <w:r w:rsidRPr="0015688A">
              <w:t>MCVideo-Info as described in Table 6.1.2.2.3.3-4</w:t>
            </w:r>
          </w:p>
        </w:tc>
        <w:tc>
          <w:tcPr>
            <w:tcW w:w="2160" w:type="dxa"/>
            <w:tcBorders>
              <w:top w:val="single" w:sz="4" w:space="0" w:color="auto"/>
              <w:bottom w:val="single" w:sz="4" w:space="0" w:color="auto"/>
            </w:tcBorders>
          </w:tcPr>
          <w:p w14:paraId="51E403CB" w14:textId="77777777" w:rsidR="00784A32" w:rsidRPr="0015688A" w:rsidDel="00D16089" w:rsidRDefault="00784A32" w:rsidP="00354887">
            <w:pPr>
              <w:pStyle w:val="TAL"/>
            </w:pPr>
          </w:p>
        </w:tc>
        <w:tc>
          <w:tcPr>
            <w:tcW w:w="1350" w:type="dxa"/>
          </w:tcPr>
          <w:p w14:paraId="33726B59" w14:textId="77777777" w:rsidR="00784A32" w:rsidRPr="0015688A" w:rsidRDefault="00784A32" w:rsidP="00354887">
            <w:pPr>
              <w:pStyle w:val="TAL"/>
            </w:pPr>
          </w:p>
        </w:tc>
        <w:tc>
          <w:tcPr>
            <w:tcW w:w="1170" w:type="dxa"/>
            <w:vAlign w:val="bottom"/>
          </w:tcPr>
          <w:p w14:paraId="478CFEB0" w14:textId="77777777" w:rsidR="00784A32" w:rsidRPr="0015688A" w:rsidRDefault="00784A32" w:rsidP="00354887">
            <w:pPr>
              <w:pStyle w:val="TAL"/>
            </w:pPr>
          </w:p>
        </w:tc>
      </w:tr>
    </w:tbl>
    <w:p w14:paraId="1119F27A" w14:textId="77777777" w:rsidR="00784A32" w:rsidRPr="0015688A" w:rsidRDefault="00784A32" w:rsidP="00784A32"/>
    <w:p w14:paraId="2B77FADA" w14:textId="77777777" w:rsidR="00784A32" w:rsidRPr="0015688A" w:rsidRDefault="00784A32" w:rsidP="00784A32">
      <w:pPr>
        <w:pStyle w:val="TH"/>
      </w:pPr>
      <w:r w:rsidRPr="0015688A">
        <w:t>Table 6.1.2.2.3.3-4: MCVideo-Info (Table 6.1.2.2.3.3-3)</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96"/>
        <w:gridCol w:w="2254"/>
        <w:gridCol w:w="2070"/>
        <w:gridCol w:w="1350"/>
        <w:gridCol w:w="1161"/>
      </w:tblGrid>
      <w:tr w:rsidR="00784A32" w:rsidRPr="0015688A" w14:paraId="761DD152" w14:textId="77777777" w:rsidTr="00354887">
        <w:trPr>
          <w:jc w:val="center"/>
        </w:trPr>
        <w:tc>
          <w:tcPr>
            <w:tcW w:w="9531" w:type="dxa"/>
            <w:gridSpan w:val="5"/>
          </w:tcPr>
          <w:p w14:paraId="34DF5071" w14:textId="77777777" w:rsidR="00784A32" w:rsidRPr="0015688A" w:rsidRDefault="00784A32" w:rsidP="00354887">
            <w:pPr>
              <w:pStyle w:val="TAL"/>
              <w:keepNext w:val="0"/>
              <w:keepLines w:val="0"/>
              <w:widowControl w:val="0"/>
            </w:pPr>
            <w:r w:rsidRPr="0015688A">
              <w:t>Derivation Path: TS 36.579-1 [2], Table 5.5.3.2.2-2, condition GROUP-CALL</w:t>
            </w:r>
          </w:p>
        </w:tc>
      </w:tr>
      <w:tr w:rsidR="00784A32" w:rsidRPr="0015688A" w14:paraId="4E27CE7B" w14:textId="77777777" w:rsidTr="00354887">
        <w:trPr>
          <w:jc w:val="center"/>
        </w:trPr>
        <w:tc>
          <w:tcPr>
            <w:tcW w:w="2696" w:type="dxa"/>
          </w:tcPr>
          <w:p w14:paraId="70F4218F" w14:textId="77777777" w:rsidR="00784A32" w:rsidRPr="0015688A" w:rsidRDefault="00784A32" w:rsidP="00354887">
            <w:pPr>
              <w:pStyle w:val="TAH"/>
              <w:keepNext w:val="0"/>
              <w:keepLines w:val="0"/>
              <w:widowControl w:val="0"/>
            </w:pPr>
            <w:r w:rsidRPr="0015688A">
              <w:t>Information Element</w:t>
            </w:r>
          </w:p>
        </w:tc>
        <w:tc>
          <w:tcPr>
            <w:tcW w:w="2254" w:type="dxa"/>
          </w:tcPr>
          <w:p w14:paraId="60B86501" w14:textId="77777777" w:rsidR="00784A32" w:rsidRPr="0015688A" w:rsidRDefault="00784A32" w:rsidP="00354887">
            <w:pPr>
              <w:pStyle w:val="TAH"/>
              <w:keepNext w:val="0"/>
              <w:keepLines w:val="0"/>
              <w:widowControl w:val="0"/>
            </w:pPr>
            <w:r w:rsidRPr="0015688A">
              <w:t>Value/remark</w:t>
            </w:r>
          </w:p>
        </w:tc>
        <w:tc>
          <w:tcPr>
            <w:tcW w:w="2070" w:type="dxa"/>
            <w:tcBorders>
              <w:top w:val="single" w:sz="4" w:space="0" w:color="auto"/>
              <w:bottom w:val="single" w:sz="4" w:space="0" w:color="auto"/>
            </w:tcBorders>
          </w:tcPr>
          <w:p w14:paraId="1D07D386" w14:textId="77777777" w:rsidR="00784A32" w:rsidRPr="0015688A" w:rsidRDefault="00784A32" w:rsidP="00354887">
            <w:pPr>
              <w:pStyle w:val="TAH"/>
              <w:keepNext w:val="0"/>
              <w:keepLines w:val="0"/>
              <w:widowControl w:val="0"/>
            </w:pPr>
            <w:r w:rsidRPr="0015688A">
              <w:t>Comment</w:t>
            </w:r>
          </w:p>
        </w:tc>
        <w:tc>
          <w:tcPr>
            <w:tcW w:w="1350" w:type="dxa"/>
          </w:tcPr>
          <w:p w14:paraId="504A6E55" w14:textId="77777777" w:rsidR="00784A32" w:rsidRPr="0015688A" w:rsidRDefault="00784A32" w:rsidP="00354887">
            <w:pPr>
              <w:pStyle w:val="TAH"/>
              <w:keepNext w:val="0"/>
              <w:keepLines w:val="0"/>
              <w:widowControl w:val="0"/>
            </w:pPr>
            <w:r w:rsidRPr="0015688A">
              <w:t>Reference</w:t>
            </w:r>
          </w:p>
        </w:tc>
        <w:tc>
          <w:tcPr>
            <w:tcW w:w="1161" w:type="dxa"/>
          </w:tcPr>
          <w:p w14:paraId="527784A0" w14:textId="77777777" w:rsidR="00784A32" w:rsidRPr="0015688A" w:rsidRDefault="00784A32" w:rsidP="00354887">
            <w:pPr>
              <w:pStyle w:val="TAH"/>
              <w:keepNext w:val="0"/>
              <w:keepLines w:val="0"/>
              <w:widowControl w:val="0"/>
            </w:pPr>
            <w:r w:rsidRPr="0015688A">
              <w:t>Condition</w:t>
            </w:r>
          </w:p>
        </w:tc>
      </w:tr>
      <w:tr w:rsidR="00784A32" w:rsidRPr="0015688A" w14:paraId="2B944C8C" w14:textId="77777777" w:rsidTr="00354887">
        <w:trPr>
          <w:jc w:val="center"/>
        </w:trPr>
        <w:tc>
          <w:tcPr>
            <w:tcW w:w="2696" w:type="dxa"/>
            <w:vAlign w:val="center"/>
          </w:tcPr>
          <w:p w14:paraId="68293526" w14:textId="77777777" w:rsidR="00784A32" w:rsidRPr="0015688A" w:rsidRDefault="00784A32" w:rsidP="00354887">
            <w:pPr>
              <w:pStyle w:val="TAL"/>
              <w:keepNext w:val="0"/>
              <w:keepLines w:val="0"/>
              <w:widowControl w:val="0"/>
            </w:pPr>
            <w:r w:rsidRPr="0015688A">
              <w:t>mcvideoinfo</w:t>
            </w:r>
          </w:p>
        </w:tc>
        <w:tc>
          <w:tcPr>
            <w:tcW w:w="2254" w:type="dxa"/>
          </w:tcPr>
          <w:p w14:paraId="0FE8E54C" w14:textId="77777777" w:rsidR="00784A32" w:rsidRPr="0015688A" w:rsidRDefault="00784A32" w:rsidP="00354887">
            <w:pPr>
              <w:pStyle w:val="TAL"/>
              <w:keepNext w:val="0"/>
              <w:keepLines w:val="0"/>
              <w:widowControl w:val="0"/>
            </w:pPr>
          </w:p>
        </w:tc>
        <w:tc>
          <w:tcPr>
            <w:tcW w:w="2070" w:type="dxa"/>
            <w:tcBorders>
              <w:top w:val="single" w:sz="4" w:space="0" w:color="auto"/>
              <w:bottom w:val="single" w:sz="4" w:space="0" w:color="auto"/>
            </w:tcBorders>
          </w:tcPr>
          <w:p w14:paraId="74B15D10" w14:textId="77777777" w:rsidR="00784A32" w:rsidRPr="0015688A" w:rsidRDefault="00784A32" w:rsidP="00354887">
            <w:pPr>
              <w:pStyle w:val="TAL"/>
              <w:keepNext w:val="0"/>
              <w:keepLines w:val="0"/>
              <w:widowControl w:val="0"/>
            </w:pPr>
          </w:p>
        </w:tc>
        <w:tc>
          <w:tcPr>
            <w:tcW w:w="1350" w:type="dxa"/>
          </w:tcPr>
          <w:p w14:paraId="534C2174" w14:textId="77777777" w:rsidR="00784A32" w:rsidRPr="0015688A" w:rsidRDefault="00784A32" w:rsidP="00354887">
            <w:pPr>
              <w:pStyle w:val="TAL"/>
              <w:keepNext w:val="0"/>
              <w:keepLines w:val="0"/>
              <w:widowControl w:val="0"/>
            </w:pPr>
          </w:p>
        </w:tc>
        <w:tc>
          <w:tcPr>
            <w:tcW w:w="1161" w:type="dxa"/>
            <w:vAlign w:val="bottom"/>
          </w:tcPr>
          <w:p w14:paraId="2AAC35AF" w14:textId="77777777" w:rsidR="00784A32" w:rsidRPr="0015688A" w:rsidRDefault="00784A32" w:rsidP="00354887">
            <w:pPr>
              <w:pStyle w:val="TAL"/>
              <w:keepNext w:val="0"/>
              <w:keepLines w:val="0"/>
              <w:widowControl w:val="0"/>
            </w:pPr>
          </w:p>
        </w:tc>
      </w:tr>
      <w:tr w:rsidR="00784A32" w:rsidRPr="0015688A" w14:paraId="49749661" w14:textId="77777777" w:rsidTr="00354887">
        <w:trPr>
          <w:jc w:val="center"/>
        </w:trPr>
        <w:tc>
          <w:tcPr>
            <w:tcW w:w="2696" w:type="dxa"/>
            <w:tcBorders>
              <w:bottom w:val="single" w:sz="4" w:space="0" w:color="auto"/>
            </w:tcBorders>
            <w:vAlign w:val="center"/>
          </w:tcPr>
          <w:p w14:paraId="734965C2" w14:textId="77777777" w:rsidR="00784A32" w:rsidRPr="0015688A" w:rsidRDefault="00784A32" w:rsidP="00354887">
            <w:pPr>
              <w:pStyle w:val="TAL"/>
              <w:keepNext w:val="0"/>
              <w:keepLines w:val="0"/>
              <w:widowControl w:val="0"/>
            </w:pPr>
            <w:r w:rsidRPr="0015688A">
              <w:t xml:space="preserve">  mcvideo-Params</w:t>
            </w:r>
          </w:p>
        </w:tc>
        <w:tc>
          <w:tcPr>
            <w:tcW w:w="2254" w:type="dxa"/>
            <w:tcBorders>
              <w:bottom w:val="single" w:sz="4" w:space="0" w:color="auto"/>
            </w:tcBorders>
          </w:tcPr>
          <w:p w14:paraId="61D1A794" w14:textId="77777777" w:rsidR="00784A32" w:rsidRPr="0015688A" w:rsidRDefault="00784A32" w:rsidP="00354887">
            <w:pPr>
              <w:pStyle w:val="TAL"/>
              <w:keepNext w:val="0"/>
              <w:keepLines w:val="0"/>
              <w:widowControl w:val="0"/>
            </w:pPr>
          </w:p>
        </w:tc>
        <w:tc>
          <w:tcPr>
            <w:tcW w:w="2070" w:type="dxa"/>
            <w:tcBorders>
              <w:top w:val="single" w:sz="4" w:space="0" w:color="auto"/>
              <w:bottom w:val="single" w:sz="4" w:space="0" w:color="auto"/>
            </w:tcBorders>
          </w:tcPr>
          <w:p w14:paraId="4316CC61" w14:textId="77777777" w:rsidR="00784A32" w:rsidRPr="0015688A" w:rsidRDefault="00784A32" w:rsidP="00354887">
            <w:pPr>
              <w:pStyle w:val="TAL"/>
              <w:keepNext w:val="0"/>
              <w:keepLines w:val="0"/>
              <w:widowControl w:val="0"/>
            </w:pPr>
          </w:p>
        </w:tc>
        <w:tc>
          <w:tcPr>
            <w:tcW w:w="1350" w:type="dxa"/>
            <w:tcBorders>
              <w:bottom w:val="single" w:sz="4" w:space="0" w:color="auto"/>
            </w:tcBorders>
          </w:tcPr>
          <w:p w14:paraId="5CAB897E" w14:textId="77777777" w:rsidR="00784A32" w:rsidRPr="0015688A" w:rsidRDefault="00784A32" w:rsidP="00354887">
            <w:pPr>
              <w:pStyle w:val="TAL"/>
              <w:keepNext w:val="0"/>
              <w:keepLines w:val="0"/>
              <w:widowControl w:val="0"/>
            </w:pPr>
          </w:p>
        </w:tc>
        <w:tc>
          <w:tcPr>
            <w:tcW w:w="1161" w:type="dxa"/>
            <w:tcBorders>
              <w:bottom w:val="single" w:sz="4" w:space="0" w:color="auto"/>
            </w:tcBorders>
            <w:vAlign w:val="bottom"/>
          </w:tcPr>
          <w:p w14:paraId="3BC681F6" w14:textId="77777777" w:rsidR="00784A32" w:rsidRPr="0015688A" w:rsidRDefault="00784A32" w:rsidP="00354887">
            <w:pPr>
              <w:pStyle w:val="TAL"/>
              <w:keepNext w:val="0"/>
              <w:keepLines w:val="0"/>
              <w:widowControl w:val="0"/>
            </w:pPr>
          </w:p>
        </w:tc>
      </w:tr>
      <w:tr w:rsidR="00784A32" w:rsidRPr="0015688A" w14:paraId="3D8355E7" w14:textId="77777777" w:rsidTr="00354887">
        <w:trPr>
          <w:jc w:val="center"/>
        </w:trPr>
        <w:tc>
          <w:tcPr>
            <w:tcW w:w="2696" w:type="dxa"/>
            <w:tcBorders>
              <w:bottom w:val="single" w:sz="4" w:space="0" w:color="auto"/>
            </w:tcBorders>
            <w:vAlign w:val="center"/>
          </w:tcPr>
          <w:p w14:paraId="18B9E32E" w14:textId="77777777" w:rsidR="00784A32" w:rsidRPr="0015688A" w:rsidRDefault="00784A32" w:rsidP="00354887">
            <w:pPr>
              <w:pStyle w:val="TAL"/>
              <w:keepNext w:val="0"/>
              <w:keepLines w:val="0"/>
              <w:widowControl w:val="0"/>
            </w:pPr>
            <w:r w:rsidRPr="0015688A">
              <w:t xml:space="preserve">    session-type</w:t>
            </w:r>
          </w:p>
        </w:tc>
        <w:tc>
          <w:tcPr>
            <w:tcW w:w="2254" w:type="dxa"/>
            <w:tcBorders>
              <w:bottom w:val="single" w:sz="4" w:space="0" w:color="auto"/>
            </w:tcBorders>
          </w:tcPr>
          <w:p w14:paraId="2E4D0A51" w14:textId="77777777" w:rsidR="00784A32" w:rsidRPr="0015688A" w:rsidRDefault="00784A32" w:rsidP="00354887">
            <w:pPr>
              <w:pStyle w:val="TAL"/>
              <w:keepNext w:val="0"/>
              <w:keepLines w:val="0"/>
              <w:widowControl w:val="0"/>
            </w:pPr>
            <w:r w:rsidRPr="0015688A">
              <w:t>"chat"</w:t>
            </w:r>
          </w:p>
        </w:tc>
        <w:tc>
          <w:tcPr>
            <w:tcW w:w="2070" w:type="dxa"/>
            <w:tcBorders>
              <w:top w:val="single" w:sz="4" w:space="0" w:color="auto"/>
              <w:bottom w:val="single" w:sz="4" w:space="0" w:color="auto"/>
            </w:tcBorders>
          </w:tcPr>
          <w:p w14:paraId="5C919E84" w14:textId="77777777" w:rsidR="00784A32" w:rsidRPr="0015688A" w:rsidRDefault="00784A32" w:rsidP="00354887">
            <w:pPr>
              <w:pStyle w:val="TAL"/>
              <w:keepNext w:val="0"/>
              <w:keepLines w:val="0"/>
              <w:widowControl w:val="0"/>
            </w:pPr>
          </w:p>
        </w:tc>
        <w:tc>
          <w:tcPr>
            <w:tcW w:w="1350" w:type="dxa"/>
            <w:tcBorders>
              <w:bottom w:val="single" w:sz="4" w:space="0" w:color="auto"/>
            </w:tcBorders>
          </w:tcPr>
          <w:p w14:paraId="597B06AB" w14:textId="77777777" w:rsidR="00784A32" w:rsidRPr="0015688A" w:rsidRDefault="00784A32" w:rsidP="00354887">
            <w:pPr>
              <w:pStyle w:val="TAL"/>
              <w:keepNext w:val="0"/>
              <w:keepLines w:val="0"/>
              <w:widowControl w:val="0"/>
            </w:pPr>
          </w:p>
        </w:tc>
        <w:tc>
          <w:tcPr>
            <w:tcW w:w="1161" w:type="dxa"/>
            <w:tcBorders>
              <w:bottom w:val="single" w:sz="4" w:space="0" w:color="auto"/>
            </w:tcBorders>
          </w:tcPr>
          <w:p w14:paraId="5FBBAA5B" w14:textId="77777777" w:rsidR="00784A32" w:rsidRPr="0015688A" w:rsidRDefault="00784A32" w:rsidP="00354887">
            <w:pPr>
              <w:pStyle w:val="TAL"/>
              <w:keepNext w:val="0"/>
              <w:keepLines w:val="0"/>
              <w:widowControl w:val="0"/>
            </w:pPr>
          </w:p>
        </w:tc>
      </w:tr>
    </w:tbl>
    <w:p w14:paraId="72834785" w14:textId="77777777" w:rsidR="00784A32" w:rsidRPr="0015688A" w:rsidRDefault="00784A32" w:rsidP="00784A32"/>
    <w:p w14:paraId="315BB9E5" w14:textId="77777777" w:rsidR="00784A32" w:rsidRPr="0015688A" w:rsidRDefault="00784A32" w:rsidP="00784A32">
      <w:pPr>
        <w:pStyle w:val="TH"/>
      </w:pPr>
      <w:r w:rsidRPr="0015688A">
        <w:t>Table 6.1.2.2.3.3-5: Transmission Granted (Steps 6, 22, 38,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15688A" w:rsidDel="00127C5D" w14:paraId="796B78C0" w14:textId="77777777" w:rsidTr="00354887">
        <w:trPr>
          <w:tblHeader/>
          <w:jc w:val="center"/>
        </w:trPr>
        <w:tc>
          <w:tcPr>
            <w:tcW w:w="9531" w:type="dxa"/>
            <w:gridSpan w:val="5"/>
          </w:tcPr>
          <w:p w14:paraId="26F75458" w14:textId="77777777" w:rsidR="00784A32" w:rsidRPr="0015688A" w:rsidDel="00127C5D" w:rsidRDefault="00784A32" w:rsidP="00354887">
            <w:pPr>
              <w:pStyle w:val="TAL"/>
              <w:keepNext w:val="0"/>
              <w:keepLines w:val="0"/>
              <w:widowControl w:val="0"/>
            </w:pPr>
            <w:r w:rsidRPr="0015688A">
              <w:t>Derivation Path: TS 36.579-1 [2], Table 5.5.11.2.1-1</w:t>
            </w:r>
          </w:p>
        </w:tc>
      </w:tr>
      <w:tr w:rsidR="00784A32" w:rsidRPr="0015688A" w:rsidDel="00127C5D" w14:paraId="77F0FD6D" w14:textId="77777777" w:rsidTr="00354887">
        <w:trPr>
          <w:tblHeader/>
          <w:jc w:val="center"/>
        </w:trPr>
        <w:tc>
          <w:tcPr>
            <w:tcW w:w="2381" w:type="dxa"/>
          </w:tcPr>
          <w:p w14:paraId="2B045437" w14:textId="77777777" w:rsidR="00784A32" w:rsidRPr="0015688A" w:rsidDel="00127C5D" w:rsidRDefault="00784A32" w:rsidP="00354887">
            <w:pPr>
              <w:pStyle w:val="TAH"/>
            </w:pPr>
            <w:r w:rsidRPr="0015688A">
              <w:t>Information Element</w:t>
            </w:r>
          </w:p>
        </w:tc>
        <w:tc>
          <w:tcPr>
            <w:tcW w:w="2382" w:type="dxa"/>
          </w:tcPr>
          <w:p w14:paraId="601F7C33" w14:textId="77777777" w:rsidR="00784A32" w:rsidRPr="0015688A" w:rsidDel="00127C5D" w:rsidRDefault="00784A32" w:rsidP="00354887">
            <w:pPr>
              <w:pStyle w:val="TAH"/>
            </w:pPr>
            <w:r w:rsidRPr="0015688A">
              <w:t>Value/remark</w:t>
            </w:r>
          </w:p>
        </w:tc>
        <w:tc>
          <w:tcPr>
            <w:tcW w:w="2254" w:type="dxa"/>
          </w:tcPr>
          <w:p w14:paraId="32EC8F8A" w14:textId="77777777" w:rsidR="00784A32" w:rsidRPr="0015688A" w:rsidDel="00127C5D" w:rsidRDefault="00784A32" w:rsidP="00354887">
            <w:pPr>
              <w:pStyle w:val="TAH"/>
            </w:pPr>
            <w:r w:rsidRPr="0015688A">
              <w:t>Comment</w:t>
            </w:r>
          </w:p>
        </w:tc>
        <w:tc>
          <w:tcPr>
            <w:tcW w:w="1322" w:type="dxa"/>
          </w:tcPr>
          <w:p w14:paraId="384B60E6" w14:textId="77777777" w:rsidR="00784A32" w:rsidRPr="0015688A" w:rsidDel="00127C5D" w:rsidRDefault="00784A32" w:rsidP="00354887">
            <w:pPr>
              <w:pStyle w:val="TAH"/>
            </w:pPr>
            <w:r w:rsidRPr="0015688A">
              <w:t>Reference</w:t>
            </w:r>
          </w:p>
        </w:tc>
        <w:tc>
          <w:tcPr>
            <w:tcW w:w="1192" w:type="dxa"/>
          </w:tcPr>
          <w:p w14:paraId="3ED12122" w14:textId="77777777" w:rsidR="00784A32" w:rsidRPr="0015688A" w:rsidDel="00127C5D" w:rsidRDefault="00784A32" w:rsidP="00354887">
            <w:pPr>
              <w:pStyle w:val="TAH"/>
            </w:pPr>
            <w:r w:rsidRPr="0015688A">
              <w:t>Condition</w:t>
            </w:r>
          </w:p>
        </w:tc>
      </w:tr>
      <w:tr w:rsidR="00784A32" w:rsidRPr="0015688A" w14:paraId="51DA21A8"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733723E6" w14:textId="77777777" w:rsidR="00784A32" w:rsidRPr="0015688A" w:rsidRDefault="00784A32" w:rsidP="00354887">
            <w:pPr>
              <w:pStyle w:val="TAL"/>
              <w:keepNext w:val="0"/>
              <w:keepLines w:val="0"/>
              <w:widowControl w:val="0"/>
            </w:pPr>
            <w:r w:rsidRPr="0015688A">
              <w:t>Transmission Indicator</w:t>
            </w:r>
          </w:p>
        </w:tc>
        <w:tc>
          <w:tcPr>
            <w:tcW w:w="2382" w:type="dxa"/>
            <w:tcBorders>
              <w:top w:val="single" w:sz="4" w:space="0" w:color="auto"/>
              <w:left w:val="single" w:sz="4" w:space="0" w:color="auto"/>
              <w:bottom w:val="single" w:sz="4" w:space="0" w:color="auto"/>
              <w:right w:val="single" w:sz="4" w:space="0" w:color="auto"/>
            </w:tcBorders>
          </w:tcPr>
          <w:p w14:paraId="25691E93" w14:textId="77777777" w:rsidR="00784A32" w:rsidRPr="0015688A"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4CC6B628" w14:textId="77777777" w:rsidR="00784A32" w:rsidRPr="0015688A"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7E4704AE" w14:textId="77777777" w:rsidR="00784A32" w:rsidRPr="0015688A"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058B737C" w14:textId="77777777" w:rsidR="00784A32" w:rsidRPr="0015688A" w:rsidRDefault="00784A32" w:rsidP="00354887">
            <w:pPr>
              <w:pStyle w:val="TAL"/>
              <w:keepNext w:val="0"/>
              <w:keepLines w:val="0"/>
              <w:widowControl w:val="0"/>
            </w:pPr>
          </w:p>
        </w:tc>
      </w:tr>
      <w:tr w:rsidR="00784A32" w:rsidRPr="0015688A" w14:paraId="77B5AEAD"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3849FA0E" w14:textId="77777777" w:rsidR="00784A32" w:rsidRPr="0015688A" w:rsidRDefault="00784A32" w:rsidP="00354887">
            <w:pPr>
              <w:pStyle w:val="TAL"/>
              <w:keepNext w:val="0"/>
              <w:keepLines w:val="0"/>
              <w:widowControl w:val="0"/>
            </w:pPr>
            <w:r w:rsidRPr="0015688A">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090AC4A1" w14:textId="77777777" w:rsidR="00784A32" w:rsidRPr="0015688A" w:rsidRDefault="00784A32" w:rsidP="00354887">
            <w:pPr>
              <w:pStyle w:val="TAL"/>
              <w:keepNext w:val="0"/>
              <w:keepLines w:val="0"/>
              <w:widowControl w:val="0"/>
            </w:pPr>
            <w:r w:rsidRPr="0015688A">
              <w:t>'1000000000000000'</w:t>
            </w:r>
          </w:p>
        </w:tc>
        <w:tc>
          <w:tcPr>
            <w:tcW w:w="2254" w:type="dxa"/>
            <w:tcBorders>
              <w:top w:val="single" w:sz="4" w:space="0" w:color="auto"/>
              <w:left w:val="single" w:sz="4" w:space="0" w:color="auto"/>
              <w:bottom w:val="single" w:sz="4" w:space="0" w:color="auto"/>
              <w:right w:val="single" w:sz="4" w:space="0" w:color="auto"/>
            </w:tcBorders>
          </w:tcPr>
          <w:p w14:paraId="7D260A49" w14:textId="77777777" w:rsidR="00784A32" w:rsidRPr="0015688A" w:rsidRDefault="00784A32" w:rsidP="00354887">
            <w:pPr>
              <w:pStyle w:val="TAL"/>
              <w:keepNext w:val="0"/>
              <w:keepLines w:val="0"/>
              <w:widowControl w:val="0"/>
            </w:pPr>
            <w:r w:rsidRPr="0015688A">
              <w:t>A = normal</w:t>
            </w:r>
          </w:p>
          <w:p w14:paraId="37657C65" w14:textId="77777777" w:rsidR="00784A32" w:rsidRPr="0015688A"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4B61FB7E" w14:textId="77777777" w:rsidR="00784A32" w:rsidRPr="0015688A"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08F9F196" w14:textId="77777777" w:rsidR="00784A32" w:rsidRPr="0015688A" w:rsidRDefault="00784A32" w:rsidP="00354887">
            <w:pPr>
              <w:pStyle w:val="TAL"/>
              <w:keepNext w:val="0"/>
              <w:keepLines w:val="0"/>
              <w:widowControl w:val="0"/>
            </w:pPr>
          </w:p>
        </w:tc>
      </w:tr>
    </w:tbl>
    <w:p w14:paraId="0FFB22FA" w14:textId="77777777" w:rsidR="00784A32" w:rsidRPr="0015688A" w:rsidRDefault="00784A32" w:rsidP="00784A32"/>
    <w:p w14:paraId="30799BAD" w14:textId="10216595" w:rsidR="00784A32" w:rsidRPr="0015688A" w:rsidRDefault="00784A32" w:rsidP="00784A32">
      <w:pPr>
        <w:pStyle w:val="TH"/>
      </w:pPr>
      <w:r w:rsidRPr="0015688A">
        <w:t xml:space="preserve">Table 6.1.2.2.3.3-6: </w:t>
      </w:r>
      <w:del w:id="234" w:author="Kahn, Jason D. (Fed)" w:date="2021-08-24T17:00:00Z">
        <w:r w:rsidRPr="0015688A" w:rsidDel="00D05B66">
          <w:delText>Transmission Control Ack (Steps 7, 23, 39 Table 6.1.2.2.3.2-1)</w:delText>
        </w:r>
      </w:del>
      <w:ins w:id="235" w:author="Kahn, Jason D. (Fed)" w:date="2021-08-24T17:00:00Z">
        <w:r w:rsidR="00D05B66" w:rsidRPr="0015688A">
          <w:t>VOID</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15688A" w:rsidDel="00D05B66" w14:paraId="326E966F" w14:textId="065FC659" w:rsidTr="00354887">
        <w:trPr>
          <w:tblHeader/>
          <w:jc w:val="center"/>
          <w:del w:id="236" w:author="Kahn, Jason D. (Fed)" w:date="2021-08-24T17:00:00Z"/>
        </w:trPr>
        <w:tc>
          <w:tcPr>
            <w:tcW w:w="9531" w:type="dxa"/>
            <w:gridSpan w:val="5"/>
          </w:tcPr>
          <w:p w14:paraId="445600EE" w14:textId="2B30B36A" w:rsidR="00784A32" w:rsidRPr="0015688A" w:rsidDel="00D05B66" w:rsidRDefault="00784A32" w:rsidP="00354887">
            <w:pPr>
              <w:pStyle w:val="TAL"/>
              <w:keepNext w:val="0"/>
              <w:keepLines w:val="0"/>
              <w:widowControl w:val="0"/>
              <w:rPr>
                <w:del w:id="237" w:author="Kahn, Jason D. (Fed)" w:date="2021-08-24T17:00:00Z"/>
              </w:rPr>
            </w:pPr>
            <w:del w:id="238" w:author="Kahn, Jason D. (Fed)" w:date="2021-08-24T17:00:00Z">
              <w:r w:rsidRPr="0015688A" w:rsidDel="00D05B66">
                <w:delText xml:space="preserve">Derivation Path: TS 36.579-1 [2], Table 5.5.11.3.5-1 </w:delText>
              </w:r>
            </w:del>
          </w:p>
        </w:tc>
      </w:tr>
      <w:tr w:rsidR="00784A32" w:rsidRPr="0015688A" w:rsidDel="00D05B66" w14:paraId="324ADCDF" w14:textId="55A4075B" w:rsidTr="00354887">
        <w:trPr>
          <w:tblHeader/>
          <w:jc w:val="center"/>
          <w:del w:id="239" w:author="Kahn, Jason D. (Fed)" w:date="2021-08-24T17:00:00Z"/>
        </w:trPr>
        <w:tc>
          <w:tcPr>
            <w:tcW w:w="2381" w:type="dxa"/>
          </w:tcPr>
          <w:p w14:paraId="578DF059" w14:textId="41A52E61" w:rsidR="00784A32" w:rsidRPr="0015688A" w:rsidDel="00D05B66" w:rsidRDefault="00784A32" w:rsidP="00354887">
            <w:pPr>
              <w:pStyle w:val="TAH"/>
              <w:rPr>
                <w:del w:id="240" w:author="Kahn, Jason D. (Fed)" w:date="2021-08-24T17:00:00Z"/>
              </w:rPr>
            </w:pPr>
            <w:del w:id="241" w:author="Kahn, Jason D. (Fed)" w:date="2021-08-24T17:00:00Z">
              <w:r w:rsidRPr="0015688A" w:rsidDel="00D05B66">
                <w:delText>Information Element</w:delText>
              </w:r>
            </w:del>
          </w:p>
        </w:tc>
        <w:tc>
          <w:tcPr>
            <w:tcW w:w="2382" w:type="dxa"/>
          </w:tcPr>
          <w:p w14:paraId="7B4A5FDE" w14:textId="54DD401E" w:rsidR="00784A32" w:rsidRPr="0015688A" w:rsidDel="00D05B66" w:rsidRDefault="00784A32" w:rsidP="00354887">
            <w:pPr>
              <w:pStyle w:val="TAH"/>
              <w:rPr>
                <w:del w:id="242" w:author="Kahn, Jason D. (Fed)" w:date="2021-08-24T17:00:00Z"/>
              </w:rPr>
            </w:pPr>
            <w:del w:id="243" w:author="Kahn, Jason D. (Fed)" w:date="2021-08-24T17:00:00Z">
              <w:r w:rsidRPr="0015688A" w:rsidDel="00D05B66">
                <w:delText>Value/remark</w:delText>
              </w:r>
            </w:del>
          </w:p>
        </w:tc>
        <w:tc>
          <w:tcPr>
            <w:tcW w:w="2254" w:type="dxa"/>
          </w:tcPr>
          <w:p w14:paraId="6F4CCA2C" w14:textId="3E6351FD" w:rsidR="00784A32" w:rsidRPr="0015688A" w:rsidDel="00D05B66" w:rsidRDefault="00784A32" w:rsidP="00354887">
            <w:pPr>
              <w:pStyle w:val="TAH"/>
              <w:rPr>
                <w:del w:id="244" w:author="Kahn, Jason D. (Fed)" w:date="2021-08-24T17:00:00Z"/>
              </w:rPr>
            </w:pPr>
            <w:del w:id="245" w:author="Kahn, Jason D. (Fed)" w:date="2021-08-24T17:00:00Z">
              <w:r w:rsidRPr="0015688A" w:rsidDel="00D05B66">
                <w:delText>Comment</w:delText>
              </w:r>
            </w:del>
          </w:p>
        </w:tc>
        <w:tc>
          <w:tcPr>
            <w:tcW w:w="1322" w:type="dxa"/>
          </w:tcPr>
          <w:p w14:paraId="6FF4E401" w14:textId="3FD8EF83" w:rsidR="00784A32" w:rsidRPr="0015688A" w:rsidDel="00D05B66" w:rsidRDefault="00784A32" w:rsidP="00354887">
            <w:pPr>
              <w:pStyle w:val="TAH"/>
              <w:rPr>
                <w:del w:id="246" w:author="Kahn, Jason D. (Fed)" w:date="2021-08-24T17:00:00Z"/>
              </w:rPr>
            </w:pPr>
            <w:del w:id="247" w:author="Kahn, Jason D. (Fed)" w:date="2021-08-24T17:00:00Z">
              <w:r w:rsidRPr="0015688A" w:rsidDel="00D05B66">
                <w:delText>Reference</w:delText>
              </w:r>
            </w:del>
          </w:p>
        </w:tc>
        <w:tc>
          <w:tcPr>
            <w:tcW w:w="1192" w:type="dxa"/>
          </w:tcPr>
          <w:p w14:paraId="20DBFB78" w14:textId="649C277E" w:rsidR="00784A32" w:rsidRPr="0015688A" w:rsidDel="00D05B66" w:rsidRDefault="00784A32" w:rsidP="00354887">
            <w:pPr>
              <w:pStyle w:val="TAH"/>
              <w:rPr>
                <w:del w:id="248" w:author="Kahn, Jason D. (Fed)" w:date="2021-08-24T17:00:00Z"/>
              </w:rPr>
            </w:pPr>
            <w:del w:id="249" w:author="Kahn, Jason D. (Fed)" w:date="2021-08-24T17:00:00Z">
              <w:r w:rsidRPr="0015688A" w:rsidDel="00D05B66">
                <w:delText>Condition</w:delText>
              </w:r>
            </w:del>
          </w:p>
        </w:tc>
      </w:tr>
      <w:tr w:rsidR="00784A32" w:rsidRPr="0015688A" w:rsidDel="00D05B66" w14:paraId="72EBA5BB" w14:textId="5CAB288A" w:rsidTr="00354887">
        <w:trPr>
          <w:tblHeader/>
          <w:jc w:val="center"/>
          <w:del w:id="250" w:author="Kahn, Jason D. (Fed)" w:date="2021-08-24T17:00:00Z"/>
        </w:trPr>
        <w:tc>
          <w:tcPr>
            <w:tcW w:w="2381" w:type="dxa"/>
          </w:tcPr>
          <w:p w14:paraId="7D082C47" w14:textId="75443088" w:rsidR="00784A32" w:rsidRPr="0015688A" w:rsidDel="00D05B66" w:rsidRDefault="00784A32" w:rsidP="00354887">
            <w:pPr>
              <w:pStyle w:val="TAL"/>
              <w:keepNext w:val="0"/>
              <w:keepLines w:val="0"/>
              <w:widowControl w:val="0"/>
              <w:rPr>
                <w:del w:id="251" w:author="Kahn, Jason D. (Fed)" w:date="2021-08-24T17:00:00Z"/>
                <w:rFonts w:eastAsia="Yu Gothic"/>
              </w:rPr>
            </w:pPr>
            <w:del w:id="252" w:author="Kahn, Jason D. (Fed)" w:date="2021-08-24T17:00:00Z">
              <w:r w:rsidRPr="0015688A" w:rsidDel="00D05B66">
                <w:rPr>
                  <w:rFonts w:eastAsia="Yu Gothic"/>
                </w:rPr>
                <w:delText>Message Type</w:delText>
              </w:r>
            </w:del>
          </w:p>
        </w:tc>
        <w:tc>
          <w:tcPr>
            <w:tcW w:w="2382" w:type="dxa"/>
          </w:tcPr>
          <w:p w14:paraId="3D9794C2" w14:textId="5406B848" w:rsidR="00784A32" w:rsidRPr="0015688A" w:rsidDel="00D05B66" w:rsidRDefault="00784A32" w:rsidP="00354887">
            <w:pPr>
              <w:pStyle w:val="TAL"/>
              <w:keepNext w:val="0"/>
              <w:keepLines w:val="0"/>
              <w:widowControl w:val="0"/>
              <w:rPr>
                <w:del w:id="253" w:author="Kahn, Jason D. (Fed)" w:date="2021-08-24T17:00:00Z"/>
                <w:rFonts w:eastAsia="Yu Gothic"/>
              </w:rPr>
            </w:pPr>
          </w:p>
        </w:tc>
        <w:tc>
          <w:tcPr>
            <w:tcW w:w="2254" w:type="dxa"/>
          </w:tcPr>
          <w:p w14:paraId="7B329EC7" w14:textId="20D88B22" w:rsidR="00784A32" w:rsidRPr="0015688A" w:rsidDel="00D05B66" w:rsidRDefault="00784A32" w:rsidP="00354887">
            <w:pPr>
              <w:pStyle w:val="TAL"/>
              <w:keepNext w:val="0"/>
              <w:keepLines w:val="0"/>
              <w:widowControl w:val="0"/>
              <w:rPr>
                <w:del w:id="254" w:author="Kahn, Jason D. (Fed)" w:date="2021-08-24T17:00:00Z"/>
                <w:rFonts w:eastAsia="MS PGothic"/>
              </w:rPr>
            </w:pPr>
          </w:p>
        </w:tc>
        <w:tc>
          <w:tcPr>
            <w:tcW w:w="1322" w:type="dxa"/>
          </w:tcPr>
          <w:p w14:paraId="6002435C" w14:textId="2E5E5D30" w:rsidR="00784A32" w:rsidRPr="0015688A" w:rsidDel="00D05B66" w:rsidRDefault="00784A32" w:rsidP="00354887">
            <w:pPr>
              <w:pStyle w:val="TAL"/>
              <w:keepNext w:val="0"/>
              <w:keepLines w:val="0"/>
              <w:widowControl w:val="0"/>
              <w:rPr>
                <w:del w:id="255" w:author="Kahn, Jason D. (Fed)" w:date="2021-08-24T17:00:00Z"/>
                <w:rFonts w:eastAsia="Yu Gothic"/>
              </w:rPr>
            </w:pPr>
          </w:p>
        </w:tc>
        <w:tc>
          <w:tcPr>
            <w:tcW w:w="1192" w:type="dxa"/>
          </w:tcPr>
          <w:p w14:paraId="51DEFF0E" w14:textId="7529B900" w:rsidR="00784A32" w:rsidRPr="0015688A" w:rsidDel="00D05B66" w:rsidRDefault="00784A32" w:rsidP="00354887">
            <w:pPr>
              <w:pStyle w:val="TAL"/>
              <w:keepNext w:val="0"/>
              <w:keepLines w:val="0"/>
              <w:widowControl w:val="0"/>
              <w:rPr>
                <w:del w:id="256" w:author="Kahn, Jason D. (Fed)" w:date="2021-08-24T17:00:00Z"/>
                <w:rFonts w:eastAsia="Yu Gothic"/>
              </w:rPr>
            </w:pPr>
          </w:p>
        </w:tc>
      </w:tr>
      <w:tr w:rsidR="00784A32" w:rsidRPr="0015688A" w:rsidDel="00D05B66" w14:paraId="0781745A" w14:textId="512023E1" w:rsidTr="00354887">
        <w:trPr>
          <w:tblHeader/>
          <w:jc w:val="center"/>
          <w:del w:id="257" w:author="Kahn, Jason D. (Fed)" w:date="2021-08-24T17:00:00Z"/>
        </w:trPr>
        <w:tc>
          <w:tcPr>
            <w:tcW w:w="2381" w:type="dxa"/>
          </w:tcPr>
          <w:p w14:paraId="5541FB7B" w14:textId="67DE8EEB" w:rsidR="00784A32" w:rsidRPr="0015688A" w:rsidDel="00D05B66" w:rsidRDefault="00784A32" w:rsidP="00354887">
            <w:pPr>
              <w:pStyle w:val="TAL"/>
              <w:keepNext w:val="0"/>
              <w:keepLines w:val="0"/>
              <w:widowControl w:val="0"/>
              <w:rPr>
                <w:del w:id="258" w:author="Kahn, Jason D. (Fed)" w:date="2021-08-24T17:00:00Z"/>
                <w:rFonts w:eastAsia="Yu Gothic"/>
              </w:rPr>
            </w:pPr>
            <w:del w:id="259" w:author="Kahn, Jason D. (Fed)" w:date="2021-08-24T17:00:00Z">
              <w:r w:rsidRPr="0015688A" w:rsidDel="00D05B66">
                <w:rPr>
                  <w:rFonts w:eastAsia="Yu Gothic"/>
                </w:rPr>
                <w:delText xml:space="preserve">  Message Type</w:delText>
              </w:r>
            </w:del>
          </w:p>
        </w:tc>
        <w:tc>
          <w:tcPr>
            <w:tcW w:w="2382" w:type="dxa"/>
          </w:tcPr>
          <w:p w14:paraId="5F5983F6" w14:textId="716D1D32" w:rsidR="00784A32" w:rsidRPr="0015688A" w:rsidDel="00D05B66" w:rsidRDefault="00784A32" w:rsidP="00354887">
            <w:pPr>
              <w:pStyle w:val="TAL"/>
              <w:keepNext w:val="0"/>
              <w:keepLines w:val="0"/>
              <w:widowControl w:val="0"/>
              <w:rPr>
                <w:del w:id="260" w:author="Kahn, Jason D. (Fed)" w:date="2021-08-24T17:00:00Z"/>
                <w:rFonts w:eastAsia="Yu Gothic"/>
              </w:rPr>
            </w:pPr>
            <w:del w:id="261" w:author="Kahn, Jason D. (Fed)" w:date="2021-08-24T17:00:00Z">
              <w:r w:rsidRPr="0015688A" w:rsidDel="00D05B66">
                <w:rPr>
                  <w:rFonts w:eastAsia="Yu Gothic"/>
                </w:rPr>
                <w:delText>'00010000'</w:delText>
              </w:r>
            </w:del>
          </w:p>
        </w:tc>
        <w:tc>
          <w:tcPr>
            <w:tcW w:w="2254" w:type="dxa"/>
          </w:tcPr>
          <w:p w14:paraId="08284BE3" w14:textId="2039CEDA" w:rsidR="00784A32" w:rsidRPr="0015688A" w:rsidDel="00D05B66" w:rsidRDefault="00784A32" w:rsidP="00354887">
            <w:pPr>
              <w:pStyle w:val="TAL"/>
              <w:keepNext w:val="0"/>
              <w:keepLines w:val="0"/>
              <w:widowControl w:val="0"/>
              <w:rPr>
                <w:del w:id="262" w:author="Kahn, Jason D. (Fed)" w:date="2021-08-24T17:00:00Z"/>
                <w:rFonts w:eastAsia="MS PGothic"/>
              </w:rPr>
            </w:pPr>
            <w:del w:id="263" w:author="Kahn, Jason D. (Fed)" w:date="2021-08-24T17:00:00Z">
              <w:r w:rsidRPr="0015688A" w:rsidDel="00D05B66">
                <w:rPr>
                  <w:rFonts w:eastAsia="MS PGothic"/>
                </w:rPr>
                <w:delText>Transmission Control Ack message for Transmission Granted message which requested acknowledgment.</w:delText>
              </w:r>
            </w:del>
          </w:p>
        </w:tc>
        <w:tc>
          <w:tcPr>
            <w:tcW w:w="1322" w:type="dxa"/>
          </w:tcPr>
          <w:p w14:paraId="0CF3FCF0" w14:textId="64C14108" w:rsidR="00784A32" w:rsidRPr="0015688A" w:rsidDel="00D05B66" w:rsidRDefault="00784A32" w:rsidP="00354887">
            <w:pPr>
              <w:pStyle w:val="TAL"/>
              <w:keepNext w:val="0"/>
              <w:keepLines w:val="0"/>
              <w:widowControl w:val="0"/>
              <w:rPr>
                <w:del w:id="264" w:author="Kahn, Jason D. (Fed)" w:date="2021-08-24T17:00:00Z"/>
                <w:rFonts w:eastAsia="Yu Gothic"/>
              </w:rPr>
            </w:pPr>
          </w:p>
        </w:tc>
        <w:tc>
          <w:tcPr>
            <w:tcW w:w="1192" w:type="dxa"/>
          </w:tcPr>
          <w:p w14:paraId="073B42E1" w14:textId="64E8C6D1" w:rsidR="00784A32" w:rsidRPr="0015688A" w:rsidDel="00D05B66" w:rsidRDefault="00784A32" w:rsidP="00354887">
            <w:pPr>
              <w:pStyle w:val="TAL"/>
              <w:keepNext w:val="0"/>
              <w:keepLines w:val="0"/>
              <w:widowControl w:val="0"/>
              <w:rPr>
                <w:del w:id="265" w:author="Kahn, Jason D. (Fed)" w:date="2021-08-24T17:00:00Z"/>
                <w:rFonts w:eastAsia="Yu Gothic"/>
              </w:rPr>
            </w:pPr>
          </w:p>
        </w:tc>
      </w:tr>
    </w:tbl>
    <w:p w14:paraId="0C596688" w14:textId="77777777" w:rsidR="00784A32" w:rsidRPr="0015688A" w:rsidRDefault="00784A32" w:rsidP="00784A32"/>
    <w:p w14:paraId="5CBF2DF8" w14:textId="77777777" w:rsidR="00784A32" w:rsidRPr="0015688A" w:rsidRDefault="00784A32" w:rsidP="00784A32">
      <w:pPr>
        <w:pStyle w:val="TH"/>
      </w:pPr>
      <w:r w:rsidRPr="0015688A">
        <w:t>Table 6.1.2.2.3.3-7: SIP re_INVITE (Step 10,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15688A" w14:paraId="75FB0222" w14:textId="77777777" w:rsidTr="00354887">
        <w:trPr>
          <w:tblHeader/>
          <w:jc w:val="center"/>
        </w:trPr>
        <w:tc>
          <w:tcPr>
            <w:tcW w:w="9504" w:type="dxa"/>
            <w:gridSpan w:val="5"/>
          </w:tcPr>
          <w:p w14:paraId="2D5376A2" w14:textId="77777777" w:rsidR="00784A32" w:rsidRPr="0015688A" w:rsidRDefault="00784A32" w:rsidP="00354887">
            <w:pPr>
              <w:pStyle w:val="TAL"/>
              <w:keepNext w:val="0"/>
              <w:keepLines w:val="0"/>
              <w:widowControl w:val="0"/>
            </w:pPr>
            <w:r w:rsidRPr="0015688A">
              <w:t>Derivation Path: TS 36.579-1 [2], Table 5.5.2.5.1-1, condition MCVIDEO, EMERGENCY-CALL</w:t>
            </w:r>
          </w:p>
        </w:tc>
      </w:tr>
      <w:tr w:rsidR="00784A32" w:rsidRPr="0015688A" w14:paraId="1BF53EA3" w14:textId="77777777" w:rsidTr="00354887">
        <w:trPr>
          <w:tblHeader/>
          <w:jc w:val="center"/>
        </w:trPr>
        <w:tc>
          <w:tcPr>
            <w:tcW w:w="2934" w:type="dxa"/>
          </w:tcPr>
          <w:p w14:paraId="398DD806" w14:textId="77777777" w:rsidR="00784A32" w:rsidRPr="0015688A" w:rsidRDefault="00784A32" w:rsidP="00354887">
            <w:pPr>
              <w:pStyle w:val="TAH"/>
              <w:keepNext w:val="0"/>
              <w:keepLines w:val="0"/>
              <w:widowControl w:val="0"/>
            </w:pPr>
            <w:r w:rsidRPr="0015688A">
              <w:t>Information Element</w:t>
            </w:r>
          </w:p>
        </w:tc>
        <w:tc>
          <w:tcPr>
            <w:tcW w:w="1800" w:type="dxa"/>
          </w:tcPr>
          <w:p w14:paraId="11A539D2" w14:textId="77777777" w:rsidR="00784A32" w:rsidRPr="0015688A" w:rsidRDefault="00784A32" w:rsidP="00354887">
            <w:pPr>
              <w:pStyle w:val="TAH"/>
              <w:keepNext w:val="0"/>
              <w:keepLines w:val="0"/>
              <w:widowControl w:val="0"/>
            </w:pPr>
            <w:r w:rsidRPr="0015688A">
              <w:t>Value/remark</w:t>
            </w:r>
          </w:p>
        </w:tc>
        <w:tc>
          <w:tcPr>
            <w:tcW w:w="2160" w:type="dxa"/>
            <w:tcBorders>
              <w:bottom w:val="single" w:sz="4" w:space="0" w:color="auto"/>
            </w:tcBorders>
          </w:tcPr>
          <w:p w14:paraId="0AA7E663" w14:textId="77777777" w:rsidR="00784A32" w:rsidRPr="0015688A" w:rsidRDefault="00784A32" w:rsidP="00354887">
            <w:pPr>
              <w:pStyle w:val="TAH"/>
              <w:keepNext w:val="0"/>
              <w:keepLines w:val="0"/>
              <w:widowControl w:val="0"/>
            </w:pPr>
            <w:r w:rsidRPr="0015688A">
              <w:t>Comment</w:t>
            </w:r>
          </w:p>
        </w:tc>
        <w:tc>
          <w:tcPr>
            <w:tcW w:w="1440" w:type="dxa"/>
          </w:tcPr>
          <w:p w14:paraId="663E272C" w14:textId="77777777" w:rsidR="00784A32" w:rsidRPr="0015688A" w:rsidRDefault="00784A32" w:rsidP="00354887">
            <w:pPr>
              <w:pStyle w:val="TAH"/>
              <w:keepNext w:val="0"/>
              <w:keepLines w:val="0"/>
              <w:widowControl w:val="0"/>
            </w:pPr>
            <w:r w:rsidRPr="0015688A">
              <w:t>Reference</w:t>
            </w:r>
          </w:p>
        </w:tc>
        <w:tc>
          <w:tcPr>
            <w:tcW w:w="1170" w:type="dxa"/>
          </w:tcPr>
          <w:p w14:paraId="7971C090" w14:textId="77777777" w:rsidR="00784A32" w:rsidRPr="0015688A" w:rsidRDefault="00784A32" w:rsidP="00354887">
            <w:pPr>
              <w:pStyle w:val="TAH"/>
              <w:keepNext w:val="0"/>
              <w:keepLines w:val="0"/>
              <w:widowControl w:val="0"/>
            </w:pPr>
            <w:r w:rsidRPr="0015688A">
              <w:t>Condition</w:t>
            </w:r>
          </w:p>
        </w:tc>
      </w:tr>
      <w:tr w:rsidR="00784A32" w:rsidRPr="0015688A" w14:paraId="38C29EF1" w14:textId="77777777" w:rsidTr="00354887">
        <w:trPr>
          <w:jc w:val="center"/>
        </w:trPr>
        <w:tc>
          <w:tcPr>
            <w:tcW w:w="2934" w:type="dxa"/>
            <w:vAlign w:val="center"/>
          </w:tcPr>
          <w:p w14:paraId="2A70C377" w14:textId="77777777" w:rsidR="00784A32" w:rsidRPr="0015688A" w:rsidRDefault="00784A32" w:rsidP="00354887">
            <w:pPr>
              <w:pStyle w:val="TAL"/>
              <w:keepNext w:val="0"/>
              <w:keepLines w:val="0"/>
              <w:widowControl w:val="0"/>
              <w:rPr>
                <w:b/>
                <w:bCs/>
              </w:rPr>
            </w:pPr>
            <w:r w:rsidRPr="0015688A">
              <w:rPr>
                <w:b/>
                <w:bCs/>
              </w:rPr>
              <w:t>Message-body</w:t>
            </w:r>
          </w:p>
        </w:tc>
        <w:tc>
          <w:tcPr>
            <w:tcW w:w="1800" w:type="dxa"/>
          </w:tcPr>
          <w:p w14:paraId="43077450" w14:textId="77777777" w:rsidR="00784A32" w:rsidRPr="0015688A" w:rsidRDefault="00784A32" w:rsidP="00354887">
            <w:pPr>
              <w:pStyle w:val="TAL"/>
              <w:keepNext w:val="0"/>
              <w:keepLines w:val="0"/>
              <w:widowControl w:val="0"/>
            </w:pPr>
          </w:p>
        </w:tc>
        <w:tc>
          <w:tcPr>
            <w:tcW w:w="2160" w:type="dxa"/>
            <w:tcBorders>
              <w:top w:val="single" w:sz="4" w:space="0" w:color="auto"/>
              <w:bottom w:val="single" w:sz="4" w:space="0" w:color="auto"/>
            </w:tcBorders>
          </w:tcPr>
          <w:p w14:paraId="1005F0DD" w14:textId="77777777" w:rsidR="00784A32" w:rsidRPr="0015688A" w:rsidRDefault="00784A32" w:rsidP="00354887">
            <w:pPr>
              <w:pStyle w:val="TAL"/>
              <w:keepNext w:val="0"/>
              <w:keepLines w:val="0"/>
              <w:widowControl w:val="0"/>
            </w:pPr>
          </w:p>
        </w:tc>
        <w:tc>
          <w:tcPr>
            <w:tcW w:w="1440" w:type="dxa"/>
          </w:tcPr>
          <w:p w14:paraId="4EF612EB" w14:textId="77777777" w:rsidR="00784A32" w:rsidRPr="0015688A" w:rsidRDefault="00784A32" w:rsidP="00354887">
            <w:pPr>
              <w:pStyle w:val="TAL"/>
              <w:keepNext w:val="0"/>
              <w:keepLines w:val="0"/>
              <w:widowControl w:val="0"/>
            </w:pPr>
          </w:p>
        </w:tc>
        <w:tc>
          <w:tcPr>
            <w:tcW w:w="1170" w:type="dxa"/>
            <w:vAlign w:val="bottom"/>
          </w:tcPr>
          <w:p w14:paraId="5140A9E5" w14:textId="77777777" w:rsidR="00784A32" w:rsidRPr="0015688A" w:rsidRDefault="00784A32" w:rsidP="00354887">
            <w:pPr>
              <w:pStyle w:val="TAL"/>
              <w:keepNext w:val="0"/>
              <w:keepLines w:val="0"/>
              <w:widowControl w:val="0"/>
            </w:pPr>
          </w:p>
        </w:tc>
      </w:tr>
      <w:tr w:rsidR="00784A32" w:rsidRPr="0015688A" w14:paraId="2D22F7C4" w14:textId="77777777" w:rsidTr="00354887">
        <w:trPr>
          <w:jc w:val="center"/>
        </w:trPr>
        <w:tc>
          <w:tcPr>
            <w:tcW w:w="2934" w:type="dxa"/>
            <w:shd w:val="clear" w:color="auto" w:fill="auto"/>
            <w:vAlign w:val="center"/>
          </w:tcPr>
          <w:p w14:paraId="1D585AD8" w14:textId="77777777" w:rsidR="00784A32" w:rsidRPr="0015688A" w:rsidRDefault="00784A32" w:rsidP="00354887">
            <w:pPr>
              <w:pStyle w:val="TAL"/>
              <w:keepNext w:val="0"/>
              <w:keepLines w:val="0"/>
              <w:widowControl w:val="0"/>
            </w:pPr>
            <w:r w:rsidRPr="0015688A">
              <w:t xml:space="preserve">  MIME body part</w:t>
            </w:r>
          </w:p>
        </w:tc>
        <w:tc>
          <w:tcPr>
            <w:tcW w:w="1800" w:type="dxa"/>
            <w:shd w:val="clear" w:color="auto" w:fill="auto"/>
            <w:vAlign w:val="center"/>
          </w:tcPr>
          <w:p w14:paraId="61A1DB65" w14:textId="77777777" w:rsidR="00784A32" w:rsidRPr="0015688A"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196AA41C" w14:textId="77777777" w:rsidR="00784A32" w:rsidRPr="0015688A" w:rsidRDefault="00784A32" w:rsidP="00354887">
            <w:pPr>
              <w:pStyle w:val="TAL"/>
              <w:keepNext w:val="0"/>
              <w:keepLines w:val="0"/>
              <w:widowControl w:val="0"/>
            </w:pPr>
            <w:r w:rsidRPr="0015688A">
              <w:t>MCVideo Info</w:t>
            </w:r>
          </w:p>
        </w:tc>
        <w:tc>
          <w:tcPr>
            <w:tcW w:w="1440" w:type="dxa"/>
            <w:shd w:val="clear" w:color="auto" w:fill="auto"/>
          </w:tcPr>
          <w:p w14:paraId="2B2687A9" w14:textId="77777777" w:rsidR="00784A32" w:rsidRPr="0015688A" w:rsidRDefault="00784A32" w:rsidP="00354887">
            <w:pPr>
              <w:pStyle w:val="TAL"/>
              <w:keepNext w:val="0"/>
              <w:keepLines w:val="0"/>
              <w:widowControl w:val="0"/>
            </w:pPr>
          </w:p>
        </w:tc>
        <w:tc>
          <w:tcPr>
            <w:tcW w:w="1170" w:type="dxa"/>
            <w:shd w:val="clear" w:color="auto" w:fill="auto"/>
            <w:vAlign w:val="bottom"/>
          </w:tcPr>
          <w:p w14:paraId="002F2ECC" w14:textId="77777777" w:rsidR="00784A32" w:rsidRPr="0015688A" w:rsidRDefault="00784A32" w:rsidP="00354887">
            <w:pPr>
              <w:pStyle w:val="TAL"/>
              <w:keepNext w:val="0"/>
              <w:keepLines w:val="0"/>
              <w:widowControl w:val="0"/>
            </w:pPr>
          </w:p>
        </w:tc>
      </w:tr>
      <w:tr w:rsidR="00784A32" w:rsidRPr="0015688A" w14:paraId="3114B8DD" w14:textId="77777777" w:rsidTr="00354887">
        <w:trPr>
          <w:jc w:val="center"/>
        </w:trPr>
        <w:tc>
          <w:tcPr>
            <w:tcW w:w="2934" w:type="dxa"/>
            <w:shd w:val="clear" w:color="auto" w:fill="auto"/>
            <w:vAlign w:val="center"/>
          </w:tcPr>
          <w:p w14:paraId="3187E1C3" w14:textId="77777777" w:rsidR="00784A32" w:rsidRPr="0015688A" w:rsidRDefault="00784A32" w:rsidP="00354887">
            <w:pPr>
              <w:pStyle w:val="TAL"/>
              <w:keepNext w:val="0"/>
              <w:keepLines w:val="0"/>
              <w:widowControl w:val="0"/>
            </w:pPr>
            <w:r w:rsidRPr="0015688A">
              <w:t xml:space="preserve">    MIME-part-headers</w:t>
            </w:r>
          </w:p>
        </w:tc>
        <w:tc>
          <w:tcPr>
            <w:tcW w:w="1800" w:type="dxa"/>
            <w:shd w:val="clear" w:color="auto" w:fill="auto"/>
            <w:vAlign w:val="center"/>
          </w:tcPr>
          <w:p w14:paraId="44ECC99C" w14:textId="77777777" w:rsidR="00784A32" w:rsidRPr="0015688A"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AFF425C" w14:textId="77777777" w:rsidR="00784A32" w:rsidRPr="0015688A" w:rsidRDefault="00784A32" w:rsidP="00354887">
            <w:pPr>
              <w:pStyle w:val="TAL"/>
              <w:keepNext w:val="0"/>
              <w:keepLines w:val="0"/>
              <w:widowControl w:val="0"/>
            </w:pPr>
          </w:p>
        </w:tc>
        <w:tc>
          <w:tcPr>
            <w:tcW w:w="1440" w:type="dxa"/>
            <w:shd w:val="clear" w:color="auto" w:fill="auto"/>
          </w:tcPr>
          <w:p w14:paraId="3DA19159" w14:textId="77777777" w:rsidR="00784A32" w:rsidRPr="0015688A" w:rsidRDefault="00784A32" w:rsidP="00354887">
            <w:pPr>
              <w:pStyle w:val="TAL"/>
              <w:keepNext w:val="0"/>
              <w:keepLines w:val="0"/>
              <w:widowControl w:val="0"/>
            </w:pPr>
          </w:p>
        </w:tc>
        <w:tc>
          <w:tcPr>
            <w:tcW w:w="1170" w:type="dxa"/>
            <w:shd w:val="clear" w:color="auto" w:fill="auto"/>
            <w:vAlign w:val="bottom"/>
          </w:tcPr>
          <w:p w14:paraId="7A51D992" w14:textId="77777777" w:rsidR="00784A32" w:rsidRPr="0015688A" w:rsidRDefault="00784A32" w:rsidP="00354887">
            <w:pPr>
              <w:pStyle w:val="TAL"/>
              <w:keepNext w:val="0"/>
              <w:keepLines w:val="0"/>
              <w:widowControl w:val="0"/>
            </w:pPr>
          </w:p>
        </w:tc>
      </w:tr>
      <w:tr w:rsidR="00784A32" w:rsidRPr="0015688A" w14:paraId="0434FBF5" w14:textId="77777777" w:rsidTr="00354887">
        <w:trPr>
          <w:jc w:val="center"/>
        </w:trPr>
        <w:tc>
          <w:tcPr>
            <w:tcW w:w="2934" w:type="dxa"/>
            <w:shd w:val="clear" w:color="auto" w:fill="auto"/>
            <w:vAlign w:val="center"/>
          </w:tcPr>
          <w:p w14:paraId="0304D5D3" w14:textId="77777777" w:rsidR="00784A32" w:rsidRPr="0015688A" w:rsidRDefault="00784A32" w:rsidP="00354887">
            <w:pPr>
              <w:pStyle w:val="TAL"/>
              <w:keepNext w:val="0"/>
              <w:keepLines w:val="0"/>
              <w:widowControl w:val="0"/>
              <w:rPr>
                <w:b/>
              </w:rPr>
            </w:pPr>
            <w:r w:rsidRPr="0015688A">
              <w:rPr>
                <w:b/>
              </w:rPr>
              <w:t xml:space="preserve">      Content-Type</w:t>
            </w:r>
          </w:p>
        </w:tc>
        <w:tc>
          <w:tcPr>
            <w:tcW w:w="1800" w:type="dxa"/>
            <w:shd w:val="clear" w:color="auto" w:fill="auto"/>
          </w:tcPr>
          <w:p w14:paraId="6B8BA377" w14:textId="77777777" w:rsidR="00784A32" w:rsidRPr="0015688A" w:rsidRDefault="00784A32" w:rsidP="00354887">
            <w:pPr>
              <w:pStyle w:val="TAL"/>
              <w:keepNext w:val="0"/>
              <w:keepLines w:val="0"/>
              <w:widowControl w:val="0"/>
            </w:pPr>
            <w:r w:rsidRPr="0015688A">
              <w:t>"application/vnd.3gpp.mcvideo-info+xml"</w:t>
            </w:r>
          </w:p>
        </w:tc>
        <w:tc>
          <w:tcPr>
            <w:tcW w:w="2160" w:type="dxa"/>
            <w:tcBorders>
              <w:top w:val="single" w:sz="4" w:space="0" w:color="auto"/>
              <w:bottom w:val="single" w:sz="4" w:space="0" w:color="auto"/>
            </w:tcBorders>
            <w:shd w:val="clear" w:color="auto" w:fill="auto"/>
          </w:tcPr>
          <w:p w14:paraId="670B05B1" w14:textId="77777777" w:rsidR="00784A32" w:rsidRPr="0015688A" w:rsidRDefault="00784A32" w:rsidP="00354887">
            <w:pPr>
              <w:pStyle w:val="TAL"/>
              <w:keepNext w:val="0"/>
              <w:keepLines w:val="0"/>
              <w:widowControl w:val="0"/>
            </w:pPr>
          </w:p>
        </w:tc>
        <w:tc>
          <w:tcPr>
            <w:tcW w:w="1440" w:type="dxa"/>
            <w:shd w:val="clear" w:color="auto" w:fill="auto"/>
          </w:tcPr>
          <w:p w14:paraId="2CE632A4" w14:textId="77777777" w:rsidR="00784A32" w:rsidRPr="0015688A" w:rsidRDefault="00784A32" w:rsidP="00354887">
            <w:pPr>
              <w:pStyle w:val="TAL"/>
              <w:keepNext w:val="0"/>
              <w:keepLines w:val="0"/>
              <w:widowControl w:val="0"/>
            </w:pPr>
          </w:p>
        </w:tc>
        <w:tc>
          <w:tcPr>
            <w:tcW w:w="1170" w:type="dxa"/>
            <w:shd w:val="clear" w:color="auto" w:fill="auto"/>
            <w:vAlign w:val="bottom"/>
          </w:tcPr>
          <w:p w14:paraId="1631812B" w14:textId="77777777" w:rsidR="00784A32" w:rsidRPr="0015688A" w:rsidRDefault="00784A32" w:rsidP="00354887">
            <w:pPr>
              <w:pStyle w:val="TAL"/>
              <w:keepNext w:val="0"/>
              <w:keepLines w:val="0"/>
              <w:widowControl w:val="0"/>
            </w:pPr>
          </w:p>
        </w:tc>
      </w:tr>
      <w:tr w:rsidR="00784A32" w:rsidRPr="0015688A" w14:paraId="42118C7C" w14:textId="77777777" w:rsidTr="00354887">
        <w:trPr>
          <w:jc w:val="center"/>
        </w:trPr>
        <w:tc>
          <w:tcPr>
            <w:tcW w:w="2934" w:type="dxa"/>
            <w:shd w:val="clear" w:color="auto" w:fill="auto"/>
            <w:vAlign w:val="center"/>
          </w:tcPr>
          <w:p w14:paraId="7FB2955B" w14:textId="77777777" w:rsidR="00784A32" w:rsidRPr="0015688A" w:rsidRDefault="00784A32" w:rsidP="00354887">
            <w:pPr>
              <w:pStyle w:val="TAL"/>
              <w:keepNext w:val="0"/>
              <w:keepLines w:val="0"/>
              <w:widowControl w:val="0"/>
              <w:rPr>
                <w:b/>
              </w:rPr>
            </w:pPr>
            <w:r w:rsidRPr="0015688A">
              <w:t xml:space="preserve">    MIME-part-body</w:t>
            </w:r>
          </w:p>
        </w:tc>
        <w:tc>
          <w:tcPr>
            <w:tcW w:w="1800" w:type="dxa"/>
            <w:shd w:val="clear" w:color="auto" w:fill="auto"/>
          </w:tcPr>
          <w:p w14:paraId="0118BC79" w14:textId="77777777" w:rsidR="00784A32" w:rsidRPr="0015688A" w:rsidRDefault="00784A32" w:rsidP="00354887">
            <w:pPr>
              <w:pStyle w:val="TAL"/>
              <w:keepNext w:val="0"/>
              <w:keepLines w:val="0"/>
              <w:widowControl w:val="0"/>
            </w:pPr>
            <w:r w:rsidRPr="0015688A">
              <w:t>MCVideo-Info as described in Table 6.1.2.2.3.3-8</w:t>
            </w:r>
          </w:p>
        </w:tc>
        <w:tc>
          <w:tcPr>
            <w:tcW w:w="2160" w:type="dxa"/>
            <w:tcBorders>
              <w:top w:val="single" w:sz="4" w:space="0" w:color="auto"/>
              <w:bottom w:val="single" w:sz="4" w:space="0" w:color="auto"/>
            </w:tcBorders>
            <w:shd w:val="clear" w:color="auto" w:fill="auto"/>
          </w:tcPr>
          <w:p w14:paraId="2D031D8A" w14:textId="77777777" w:rsidR="00784A32" w:rsidRPr="0015688A" w:rsidRDefault="00784A32" w:rsidP="00354887">
            <w:pPr>
              <w:pStyle w:val="TAL"/>
              <w:keepNext w:val="0"/>
              <w:keepLines w:val="0"/>
              <w:widowControl w:val="0"/>
            </w:pPr>
          </w:p>
        </w:tc>
        <w:tc>
          <w:tcPr>
            <w:tcW w:w="1440" w:type="dxa"/>
            <w:shd w:val="clear" w:color="auto" w:fill="auto"/>
          </w:tcPr>
          <w:p w14:paraId="6B90F7B8" w14:textId="77777777" w:rsidR="00784A32" w:rsidRPr="0015688A" w:rsidRDefault="00784A32" w:rsidP="00354887">
            <w:pPr>
              <w:pStyle w:val="TAL"/>
              <w:keepNext w:val="0"/>
              <w:keepLines w:val="0"/>
              <w:widowControl w:val="0"/>
            </w:pPr>
          </w:p>
        </w:tc>
        <w:tc>
          <w:tcPr>
            <w:tcW w:w="1170" w:type="dxa"/>
            <w:shd w:val="clear" w:color="auto" w:fill="auto"/>
            <w:vAlign w:val="bottom"/>
          </w:tcPr>
          <w:p w14:paraId="337C4937" w14:textId="77777777" w:rsidR="00784A32" w:rsidRPr="0015688A" w:rsidRDefault="00784A32" w:rsidP="00354887">
            <w:pPr>
              <w:pStyle w:val="TAL"/>
              <w:keepNext w:val="0"/>
              <w:keepLines w:val="0"/>
              <w:widowControl w:val="0"/>
            </w:pPr>
          </w:p>
        </w:tc>
      </w:tr>
    </w:tbl>
    <w:p w14:paraId="36475228" w14:textId="77777777" w:rsidR="00784A32" w:rsidRPr="0015688A" w:rsidRDefault="00784A32" w:rsidP="00784A32">
      <w:pPr>
        <w:widowControl w:val="0"/>
      </w:pPr>
    </w:p>
    <w:p w14:paraId="69278B97" w14:textId="77777777" w:rsidR="00784A32" w:rsidRPr="0015688A" w:rsidRDefault="00784A32" w:rsidP="00784A32">
      <w:pPr>
        <w:pStyle w:val="TH"/>
      </w:pPr>
      <w:r w:rsidRPr="0015688A">
        <w:t>Table 6.1.2.2.3.3-8: MCVideo-Info in SIP re_INVITE (Table 6.1.2.2.3.3-7)</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15688A" w14:paraId="35166DB4" w14:textId="77777777" w:rsidTr="00354887">
        <w:trPr>
          <w:jc w:val="center"/>
        </w:trPr>
        <w:tc>
          <w:tcPr>
            <w:tcW w:w="9531" w:type="dxa"/>
            <w:gridSpan w:val="5"/>
          </w:tcPr>
          <w:p w14:paraId="2D230F80" w14:textId="77777777" w:rsidR="00784A32" w:rsidRPr="0015688A" w:rsidRDefault="00784A32" w:rsidP="00354887">
            <w:pPr>
              <w:pStyle w:val="TAL"/>
              <w:keepNext w:val="0"/>
              <w:keepLines w:val="0"/>
              <w:widowControl w:val="0"/>
            </w:pPr>
            <w:r w:rsidRPr="0015688A">
              <w:t>Derivation Path: TS 36.579-1 [2], Table 5.5.3.2.1-2, condition EMERGENCY-CALL</w:t>
            </w:r>
          </w:p>
        </w:tc>
      </w:tr>
      <w:tr w:rsidR="00784A32" w:rsidRPr="0015688A" w14:paraId="633AFB69" w14:textId="77777777" w:rsidTr="00354887">
        <w:trPr>
          <w:jc w:val="center"/>
        </w:trPr>
        <w:tc>
          <w:tcPr>
            <w:tcW w:w="2790" w:type="dxa"/>
          </w:tcPr>
          <w:p w14:paraId="387B61D1" w14:textId="77777777" w:rsidR="00784A32" w:rsidRPr="0015688A" w:rsidRDefault="00784A32" w:rsidP="00354887">
            <w:pPr>
              <w:pStyle w:val="TAH"/>
              <w:keepNext w:val="0"/>
              <w:keepLines w:val="0"/>
              <w:widowControl w:val="0"/>
            </w:pPr>
            <w:r w:rsidRPr="0015688A">
              <w:t>Information Element</w:t>
            </w:r>
          </w:p>
        </w:tc>
        <w:tc>
          <w:tcPr>
            <w:tcW w:w="2160" w:type="dxa"/>
          </w:tcPr>
          <w:p w14:paraId="70645714" w14:textId="77777777" w:rsidR="00784A32" w:rsidRPr="0015688A" w:rsidRDefault="00784A32" w:rsidP="00354887">
            <w:pPr>
              <w:pStyle w:val="TAH"/>
              <w:keepNext w:val="0"/>
              <w:keepLines w:val="0"/>
              <w:widowControl w:val="0"/>
            </w:pPr>
            <w:r w:rsidRPr="0015688A">
              <w:t>Value/remark</w:t>
            </w:r>
          </w:p>
        </w:tc>
        <w:tc>
          <w:tcPr>
            <w:tcW w:w="2070" w:type="dxa"/>
            <w:tcBorders>
              <w:top w:val="single" w:sz="4" w:space="0" w:color="auto"/>
              <w:bottom w:val="single" w:sz="4" w:space="0" w:color="auto"/>
            </w:tcBorders>
          </w:tcPr>
          <w:p w14:paraId="546D9765" w14:textId="77777777" w:rsidR="00784A32" w:rsidRPr="0015688A" w:rsidRDefault="00784A32" w:rsidP="00354887">
            <w:pPr>
              <w:pStyle w:val="TAH"/>
              <w:keepNext w:val="0"/>
              <w:keepLines w:val="0"/>
              <w:widowControl w:val="0"/>
            </w:pPr>
            <w:r w:rsidRPr="0015688A">
              <w:t>Comment</w:t>
            </w:r>
          </w:p>
        </w:tc>
        <w:tc>
          <w:tcPr>
            <w:tcW w:w="1350" w:type="dxa"/>
          </w:tcPr>
          <w:p w14:paraId="0B55E4B9" w14:textId="77777777" w:rsidR="00784A32" w:rsidRPr="0015688A" w:rsidRDefault="00784A32" w:rsidP="00354887">
            <w:pPr>
              <w:pStyle w:val="TAH"/>
              <w:keepNext w:val="0"/>
              <w:keepLines w:val="0"/>
              <w:widowControl w:val="0"/>
            </w:pPr>
            <w:r w:rsidRPr="0015688A">
              <w:t>Reference</w:t>
            </w:r>
          </w:p>
        </w:tc>
        <w:tc>
          <w:tcPr>
            <w:tcW w:w="1161" w:type="dxa"/>
          </w:tcPr>
          <w:p w14:paraId="79343750" w14:textId="77777777" w:rsidR="00784A32" w:rsidRPr="0015688A" w:rsidRDefault="00784A32" w:rsidP="00354887">
            <w:pPr>
              <w:pStyle w:val="TAH"/>
              <w:keepNext w:val="0"/>
              <w:keepLines w:val="0"/>
              <w:widowControl w:val="0"/>
            </w:pPr>
            <w:r w:rsidRPr="0015688A">
              <w:t>Condition</w:t>
            </w:r>
          </w:p>
        </w:tc>
      </w:tr>
      <w:tr w:rsidR="00784A32" w:rsidRPr="0015688A" w14:paraId="59B4BA2C" w14:textId="77777777" w:rsidTr="00354887">
        <w:trPr>
          <w:jc w:val="center"/>
        </w:trPr>
        <w:tc>
          <w:tcPr>
            <w:tcW w:w="2790" w:type="dxa"/>
            <w:vAlign w:val="center"/>
          </w:tcPr>
          <w:p w14:paraId="68CBD504" w14:textId="77777777" w:rsidR="00784A32" w:rsidRPr="0015688A" w:rsidRDefault="00784A32" w:rsidP="00354887">
            <w:pPr>
              <w:pStyle w:val="TAL"/>
              <w:keepNext w:val="0"/>
              <w:keepLines w:val="0"/>
              <w:widowControl w:val="0"/>
            </w:pPr>
            <w:r w:rsidRPr="0015688A">
              <w:t>mcvideoinfo</w:t>
            </w:r>
          </w:p>
        </w:tc>
        <w:tc>
          <w:tcPr>
            <w:tcW w:w="2160" w:type="dxa"/>
          </w:tcPr>
          <w:p w14:paraId="6EB7ED8A" w14:textId="77777777" w:rsidR="00784A32" w:rsidRPr="0015688A" w:rsidRDefault="00784A32" w:rsidP="00354887">
            <w:pPr>
              <w:pStyle w:val="TAL"/>
              <w:keepNext w:val="0"/>
              <w:keepLines w:val="0"/>
              <w:widowControl w:val="0"/>
            </w:pPr>
          </w:p>
        </w:tc>
        <w:tc>
          <w:tcPr>
            <w:tcW w:w="2070" w:type="dxa"/>
            <w:tcBorders>
              <w:top w:val="single" w:sz="4" w:space="0" w:color="auto"/>
              <w:bottom w:val="single" w:sz="4" w:space="0" w:color="auto"/>
            </w:tcBorders>
          </w:tcPr>
          <w:p w14:paraId="2120C756" w14:textId="77777777" w:rsidR="00784A32" w:rsidRPr="0015688A" w:rsidRDefault="00784A32" w:rsidP="00354887">
            <w:pPr>
              <w:pStyle w:val="TAL"/>
              <w:keepNext w:val="0"/>
              <w:keepLines w:val="0"/>
              <w:widowControl w:val="0"/>
            </w:pPr>
          </w:p>
        </w:tc>
        <w:tc>
          <w:tcPr>
            <w:tcW w:w="1350" w:type="dxa"/>
          </w:tcPr>
          <w:p w14:paraId="018BFFFE" w14:textId="77777777" w:rsidR="00784A32" w:rsidRPr="0015688A" w:rsidRDefault="00784A32" w:rsidP="00354887">
            <w:pPr>
              <w:pStyle w:val="TAL"/>
              <w:keepNext w:val="0"/>
              <w:keepLines w:val="0"/>
              <w:widowControl w:val="0"/>
            </w:pPr>
          </w:p>
        </w:tc>
        <w:tc>
          <w:tcPr>
            <w:tcW w:w="1161" w:type="dxa"/>
            <w:vAlign w:val="bottom"/>
          </w:tcPr>
          <w:p w14:paraId="72E86D44" w14:textId="77777777" w:rsidR="00784A32" w:rsidRPr="0015688A" w:rsidRDefault="00784A32" w:rsidP="00354887">
            <w:pPr>
              <w:pStyle w:val="TAL"/>
              <w:keepNext w:val="0"/>
              <w:keepLines w:val="0"/>
              <w:widowControl w:val="0"/>
            </w:pPr>
          </w:p>
        </w:tc>
      </w:tr>
      <w:tr w:rsidR="00784A32" w:rsidRPr="0015688A" w14:paraId="653A8BDA" w14:textId="77777777" w:rsidTr="00354887">
        <w:trPr>
          <w:jc w:val="center"/>
        </w:trPr>
        <w:tc>
          <w:tcPr>
            <w:tcW w:w="2790" w:type="dxa"/>
            <w:tcBorders>
              <w:bottom w:val="single" w:sz="4" w:space="0" w:color="auto"/>
            </w:tcBorders>
            <w:vAlign w:val="center"/>
          </w:tcPr>
          <w:p w14:paraId="055701BB" w14:textId="77777777" w:rsidR="00784A32" w:rsidRPr="0015688A" w:rsidRDefault="00784A32" w:rsidP="00354887">
            <w:pPr>
              <w:pStyle w:val="TAL"/>
              <w:keepNext w:val="0"/>
              <w:keepLines w:val="0"/>
              <w:widowControl w:val="0"/>
            </w:pPr>
            <w:r w:rsidRPr="0015688A">
              <w:t xml:space="preserve">  mcvideo-Params</w:t>
            </w:r>
          </w:p>
        </w:tc>
        <w:tc>
          <w:tcPr>
            <w:tcW w:w="2160" w:type="dxa"/>
            <w:tcBorders>
              <w:bottom w:val="single" w:sz="4" w:space="0" w:color="auto"/>
            </w:tcBorders>
          </w:tcPr>
          <w:p w14:paraId="75EA0AF1" w14:textId="77777777" w:rsidR="00784A32" w:rsidRPr="0015688A" w:rsidRDefault="00784A32" w:rsidP="00354887">
            <w:pPr>
              <w:pStyle w:val="TAL"/>
              <w:keepNext w:val="0"/>
              <w:keepLines w:val="0"/>
              <w:widowControl w:val="0"/>
            </w:pPr>
          </w:p>
        </w:tc>
        <w:tc>
          <w:tcPr>
            <w:tcW w:w="2070" w:type="dxa"/>
            <w:tcBorders>
              <w:top w:val="single" w:sz="4" w:space="0" w:color="auto"/>
              <w:bottom w:val="single" w:sz="4" w:space="0" w:color="auto"/>
            </w:tcBorders>
          </w:tcPr>
          <w:p w14:paraId="2EB2BF9B" w14:textId="77777777" w:rsidR="00784A32" w:rsidRPr="0015688A" w:rsidRDefault="00784A32" w:rsidP="00354887">
            <w:pPr>
              <w:pStyle w:val="TAL"/>
              <w:keepNext w:val="0"/>
              <w:keepLines w:val="0"/>
              <w:widowControl w:val="0"/>
            </w:pPr>
          </w:p>
        </w:tc>
        <w:tc>
          <w:tcPr>
            <w:tcW w:w="1350" w:type="dxa"/>
            <w:tcBorders>
              <w:bottom w:val="single" w:sz="4" w:space="0" w:color="auto"/>
            </w:tcBorders>
          </w:tcPr>
          <w:p w14:paraId="1A6D611F" w14:textId="77777777" w:rsidR="00784A32" w:rsidRPr="0015688A" w:rsidRDefault="00784A32" w:rsidP="00354887">
            <w:pPr>
              <w:pStyle w:val="TAL"/>
              <w:keepNext w:val="0"/>
              <w:keepLines w:val="0"/>
              <w:widowControl w:val="0"/>
            </w:pPr>
          </w:p>
        </w:tc>
        <w:tc>
          <w:tcPr>
            <w:tcW w:w="1161" w:type="dxa"/>
            <w:tcBorders>
              <w:bottom w:val="single" w:sz="4" w:space="0" w:color="auto"/>
            </w:tcBorders>
            <w:vAlign w:val="bottom"/>
          </w:tcPr>
          <w:p w14:paraId="7133A47F" w14:textId="77777777" w:rsidR="00784A32" w:rsidRPr="0015688A" w:rsidRDefault="00784A32" w:rsidP="00354887">
            <w:pPr>
              <w:pStyle w:val="TAL"/>
              <w:keepNext w:val="0"/>
              <w:keepLines w:val="0"/>
              <w:widowControl w:val="0"/>
            </w:pPr>
          </w:p>
        </w:tc>
      </w:tr>
      <w:tr w:rsidR="00784A32" w:rsidRPr="0015688A" w14:paraId="3D571DAB" w14:textId="77777777" w:rsidTr="00354887">
        <w:trPr>
          <w:jc w:val="center"/>
        </w:trPr>
        <w:tc>
          <w:tcPr>
            <w:tcW w:w="2790" w:type="dxa"/>
            <w:tcBorders>
              <w:bottom w:val="single" w:sz="4" w:space="0" w:color="auto"/>
            </w:tcBorders>
            <w:vAlign w:val="center"/>
          </w:tcPr>
          <w:p w14:paraId="121423CF" w14:textId="77777777" w:rsidR="00784A32" w:rsidRPr="0015688A" w:rsidRDefault="00784A32" w:rsidP="00354887">
            <w:pPr>
              <w:pStyle w:val="TAL"/>
              <w:keepNext w:val="0"/>
              <w:keepLines w:val="0"/>
              <w:widowControl w:val="0"/>
            </w:pPr>
            <w:r w:rsidRPr="0015688A">
              <w:t xml:space="preserve">    session-type</w:t>
            </w:r>
          </w:p>
        </w:tc>
        <w:tc>
          <w:tcPr>
            <w:tcW w:w="2160" w:type="dxa"/>
            <w:tcBorders>
              <w:bottom w:val="single" w:sz="4" w:space="0" w:color="auto"/>
            </w:tcBorders>
          </w:tcPr>
          <w:p w14:paraId="29AE681C" w14:textId="77777777" w:rsidR="00784A32" w:rsidRPr="0015688A" w:rsidRDefault="00784A32" w:rsidP="00354887">
            <w:pPr>
              <w:pStyle w:val="TAL"/>
              <w:keepNext w:val="0"/>
              <w:keepLines w:val="0"/>
              <w:widowControl w:val="0"/>
            </w:pPr>
            <w:r w:rsidRPr="0015688A">
              <w:t>"chat"</w:t>
            </w:r>
          </w:p>
        </w:tc>
        <w:tc>
          <w:tcPr>
            <w:tcW w:w="2070" w:type="dxa"/>
            <w:tcBorders>
              <w:top w:val="single" w:sz="4" w:space="0" w:color="auto"/>
              <w:bottom w:val="single" w:sz="4" w:space="0" w:color="auto"/>
            </w:tcBorders>
          </w:tcPr>
          <w:p w14:paraId="22DCBE95" w14:textId="77777777" w:rsidR="00784A32" w:rsidRPr="0015688A" w:rsidRDefault="00784A32" w:rsidP="00354887">
            <w:pPr>
              <w:pStyle w:val="TAL"/>
              <w:keepNext w:val="0"/>
              <w:keepLines w:val="0"/>
              <w:widowControl w:val="0"/>
            </w:pPr>
          </w:p>
        </w:tc>
        <w:tc>
          <w:tcPr>
            <w:tcW w:w="1350" w:type="dxa"/>
            <w:tcBorders>
              <w:bottom w:val="single" w:sz="4" w:space="0" w:color="auto"/>
            </w:tcBorders>
          </w:tcPr>
          <w:p w14:paraId="09882DC1" w14:textId="77777777" w:rsidR="00784A32" w:rsidRPr="0015688A" w:rsidRDefault="00784A32" w:rsidP="00354887">
            <w:pPr>
              <w:pStyle w:val="TAL"/>
              <w:keepNext w:val="0"/>
              <w:keepLines w:val="0"/>
              <w:widowControl w:val="0"/>
            </w:pPr>
          </w:p>
        </w:tc>
        <w:tc>
          <w:tcPr>
            <w:tcW w:w="1161" w:type="dxa"/>
            <w:tcBorders>
              <w:bottom w:val="single" w:sz="4" w:space="0" w:color="auto"/>
            </w:tcBorders>
          </w:tcPr>
          <w:p w14:paraId="484FED80" w14:textId="77777777" w:rsidR="00784A32" w:rsidRPr="0015688A" w:rsidRDefault="00784A32" w:rsidP="00354887">
            <w:pPr>
              <w:pStyle w:val="TAL"/>
              <w:keepNext w:val="0"/>
              <w:keepLines w:val="0"/>
              <w:widowControl w:val="0"/>
            </w:pPr>
          </w:p>
        </w:tc>
      </w:tr>
    </w:tbl>
    <w:p w14:paraId="5219FE9D" w14:textId="77777777" w:rsidR="00784A32" w:rsidRPr="0015688A" w:rsidRDefault="00784A32" w:rsidP="00784A32"/>
    <w:p w14:paraId="4A49B08A" w14:textId="77777777" w:rsidR="00784A32" w:rsidRPr="0015688A" w:rsidRDefault="00784A32" w:rsidP="00784A32">
      <w:pPr>
        <w:pStyle w:val="TH"/>
      </w:pPr>
      <w:r w:rsidRPr="0015688A">
        <w:t>Table 6.1.2.2.3.3-9: SIP 200 (OK) (Steps 12,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15688A" w14:paraId="7C774EA4" w14:textId="77777777" w:rsidTr="00354887">
        <w:trPr>
          <w:tblHeader/>
        </w:trPr>
        <w:tc>
          <w:tcPr>
            <w:tcW w:w="9517" w:type="dxa"/>
            <w:gridSpan w:val="5"/>
          </w:tcPr>
          <w:p w14:paraId="0806805E" w14:textId="77777777" w:rsidR="00784A32" w:rsidRPr="0015688A" w:rsidRDefault="00784A32" w:rsidP="00354887">
            <w:pPr>
              <w:pStyle w:val="TAL"/>
              <w:keepLines w:val="0"/>
              <w:widowControl w:val="0"/>
            </w:pPr>
            <w:r w:rsidRPr="0015688A">
              <w:t>Derivation Path: TS 36.579-1 [2], Table 5.5.2.17.1.2-1, condition MCVIDEO, INVITE-RSP</w:t>
            </w:r>
          </w:p>
        </w:tc>
      </w:tr>
      <w:tr w:rsidR="00784A32" w:rsidRPr="0015688A" w14:paraId="3C7A7197" w14:textId="77777777" w:rsidTr="00354887">
        <w:trPr>
          <w:tblHeader/>
        </w:trPr>
        <w:tc>
          <w:tcPr>
            <w:tcW w:w="2677" w:type="dxa"/>
          </w:tcPr>
          <w:p w14:paraId="0810E823" w14:textId="77777777" w:rsidR="00784A32" w:rsidRPr="0015688A" w:rsidRDefault="00784A32" w:rsidP="00354887">
            <w:pPr>
              <w:pStyle w:val="TAH"/>
              <w:keepLines w:val="0"/>
              <w:widowControl w:val="0"/>
            </w:pPr>
            <w:r w:rsidRPr="0015688A">
              <w:t>Information Element</w:t>
            </w:r>
          </w:p>
        </w:tc>
        <w:tc>
          <w:tcPr>
            <w:tcW w:w="2160" w:type="dxa"/>
          </w:tcPr>
          <w:p w14:paraId="0BA63240" w14:textId="77777777" w:rsidR="00784A32" w:rsidRPr="0015688A" w:rsidRDefault="00784A32" w:rsidP="00354887">
            <w:pPr>
              <w:pStyle w:val="TAH"/>
              <w:keepLines w:val="0"/>
              <w:widowControl w:val="0"/>
            </w:pPr>
            <w:r w:rsidRPr="0015688A">
              <w:t>Value/remark</w:t>
            </w:r>
          </w:p>
        </w:tc>
        <w:tc>
          <w:tcPr>
            <w:tcW w:w="2160" w:type="dxa"/>
            <w:tcBorders>
              <w:bottom w:val="single" w:sz="4" w:space="0" w:color="auto"/>
            </w:tcBorders>
          </w:tcPr>
          <w:p w14:paraId="01E2892F" w14:textId="77777777" w:rsidR="00784A32" w:rsidRPr="0015688A" w:rsidRDefault="00784A32" w:rsidP="00354887">
            <w:pPr>
              <w:pStyle w:val="TAH"/>
              <w:keepLines w:val="0"/>
              <w:widowControl w:val="0"/>
            </w:pPr>
            <w:r w:rsidRPr="0015688A">
              <w:t>Comment</w:t>
            </w:r>
          </w:p>
        </w:tc>
        <w:tc>
          <w:tcPr>
            <w:tcW w:w="1350" w:type="dxa"/>
          </w:tcPr>
          <w:p w14:paraId="6AB591EF" w14:textId="77777777" w:rsidR="00784A32" w:rsidRPr="0015688A" w:rsidRDefault="00784A32" w:rsidP="00354887">
            <w:pPr>
              <w:pStyle w:val="TAH"/>
              <w:keepLines w:val="0"/>
              <w:widowControl w:val="0"/>
            </w:pPr>
            <w:r w:rsidRPr="0015688A">
              <w:t>Reference</w:t>
            </w:r>
          </w:p>
        </w:tc>
        <w:tc>
          <w:tcPr>
            <w:tcW w:w="1170" w:type="dxa"/>
          </w:tcPr>
          <w:p w14:paraId="52AC7111" w14:textId="77777777" w:rsidR="00784A32" w:rsidRPr="0015688A" w:rsidRDefault="00784A32" w:rsidP="00354887">
            <w:pPr>
              <w:pStyle w:val="TAH"/>
              <w:keepLines w:val="0"/>
              <w:widowControl w:val="0"/>
            </w:pPr>
            <w:r w:rsidRPr="0015688A">
              <w:t>Condition</w:t>
            </w:r>
          </w:p>
        </w:tc>
      </w:tr>
      <w:tr w:rsidR="00784A32" w:rsidRPr="0015688A" w14:paraId="4E0E8A76" w14:textId="77777777" w:rsidTr="00354887">
        <w:tc>
          <w:tcPr>
            <w:tcW w:w="2677" w:type="dxa"/>
            <w:vAlign w:val="center"/>
          </w:tcPr>
          <w:p w14:paraId="40649495" w14:textId="77777777" w:rsidR="00784A32" w:rsidRPr="0015688A" w:rsidRDefault="00784A32" w:rsidP="00354887">
            <w:pPr>
              <w:pStyle w:val="TAL"/>
              <w:keepNext w:val="0"/>
              <w:keepLines w:val="0"/>
              <w:widowControl w:val="0"/>
              <w:rPr>
                <w:rFonts w:cs="Arial"/>
                <w:b/>
                <w:szCs w:val="18"/>
              </w:rPr>
            </w:pPr>
            <w:r w:rsidRPr="0015688A">
              <w:rPr>
                <w:rFonts w:cs="Arial"/>
                <w:b/>
                <w:szCs w:val="18"/>
              </w:rPr>
              <w:t>Message-body</w:t>
            </w:r>
          </w:p>
        </w:tc>
        <w:tc>
          <w:tcPr>
            <w:tcW w:w="2160" w:type="dxa"/>
          </w:tcPr>
          <w:p w14:paraId="6DA4F317" w14:textId="77777777" w:rsidR="00784A32" w:rsidRPr="0015688A" w:rsidRDefault="00784A32" w:rsidP="00354887">
            <w:pPr>
              <w:pStyle w:val="TAL"/>
              <w:keepNext w:val="0"/>
              <w:keepLines w:val="0"/>
              <w:widowControl w:val="0"/>
            </w:pPr>
          </w:p>
        </w:tc>
        <w:tc>
          <w:tcPr>
            <w:tcW w:w="2160" w:type="dxa"/>
            <w:tcBorders>
              <w:top w:val="single" w:sz="4" w:space="0" w:color="auto"/>
              <w:bottom w:val="single" w:sz="4" w:space="0" w:color="auto"/>
            </w:tcBorders>
          </w:tcPr>
          <w:p w14:paraId="6C0EA6D3" w14:textId="77777777" w:rsidR="00784A32" w:rsidRPr="0015688A" w:rsidRDefault="00784A32" w:rsidP="00354887">
            <w:pPr>
              <w:pStyle w:val="TAL"/>
              <w:keepNext w:val="0"/>
              <w:keepLines w:val="0"/>
              <w:widowControl w:val="0"/>
            </w:pPr>
          </w:p>
        </w:tc>
        <w:tc>
          <w:tcPr>
            <w:tcW w:w="1350" w:type="dxa"/>
          </w:tcPr>
          <w:p w14:paraId="0922D508" w14:textId="77777777" w:rsidR="00784A32" w:rsidRPr="0015688A" w:rsidRDefault="00784A32" w:rsidP="00354887">
            <w:pPr>
              <w:pStyle w:val="TAL"/>
              <w:keepNext w:val="0"/>
              <w:keepLines w:val="0"/>
              <w:widowControl w:val="0"/>
            </w:pPr>
          </w:p>
        </w:tc>
        <w:tc>
          <w:tcPr>
            <w:tcW w:w="1170" w:type="dxa"/>
            <w:vAlign w:val="bottom"/>
          </w:tcPr>
          <w:p w14:paraId="1853486F" w14:textId="77777777" w:rsidR="00784A32" w:rsidRPr="0015688A" w:rsidRDefault="00784A32" w:rsidP="00354887">
            <w:pPr>
              <w:pStyle w:val="TAL"/>
              <w:keepNext w:val="0"/>
              <w:keepLines w:val="0"/>
              <w:widowControl w:val="0"/>
            </w:pPr>
            <w:r w:rsidRPr="0015688A">
              <w:t>INVITE-RSP</w:t>
            </w:r>
          </w:p>
        </w:tc>
      </w:tr>
      <w:tr w:rsidR="00784A32" w:rsidRPr="0015688A" w14:paraId="77EE2542" w14:textId="77777777" w:rsidTr="00354887">
        <w:tc>
          <w:tcPr>
            <w:tcW w:w="2677" w:type="dxa"/>
            <w:vAlign w:val="center"/>
          </w:tcPr>
          <w:p w14:paraId="1EE2BD4A" w14:textId="77777777" w:rsidR="00784A32" w:rsidRPr="0015688A" w:rsidDel="006C0DA3" w:rsidRDefault="00784A32" w:rsidP="00354887">
            <w:pPr>
              <w:pStyle w:val="TAL"/>
              <w:rPr>
                <w:rFonts w:cs="Arial"/>
                <w:bCs/>
                <w:szCs w:val="18"/>
              </w:rPr>
            </w:pPr>
            <w:r w:rsidRPr="0015688A">
              <w:rPr>
                <w:rFonts w:cs="Arial"/>
                <w:bCs/>
                <w:szCs w:val="18"/>
              </w:rPr>
              <w:t xml:space="preserve">  MIME body part</w:t>
            </w:r>
          </w:p>
        </w:tc>
        <w:tc>
          <w:tcPr>
            <w:tcW w:w="2160" w:type="dxa"/>
          </w:tcPr>
          <w:p w14:paraId="7B84935A" w14:textId="77777777" w:rsidR="00784A32" w:rsidRPr="0015688A" w:rsidRDefault="00784A32" w:rsidP="00354887">
            <w:pPr>
              <w:pStyle w:val="TAL"/>
            </w:pPr>
          </w:p>
        </w:tc>
        <w:tc>
          <w:tcPr>
            <w:tcW w:w="2160" w:type="dxa"/>
            <w:tcBorders>
              <w:top w:val="single" w:sz="4" w:space="0" w:color="auto"/>
              <w:bottom w:val="single" w:sz="4" w:space="0" w:color="auto"/>
            </w:tcBorders>
          </w:tcPr>
          <w:p w14:paraId="2815CAE0" w14:textId="77777777" w:rsidR="00784A32" w:rsidRPr="0015688A" w:rsidRDefault="00784A32" w:rsidP="00354887">
            <w:pPr>
              <w:pStyle w:val="TAL"/>
            </w:pPr>
            <w:r w:rsidRPr="0015688A">
              <w:t>MCVideo-info</w:t>
            </w:r>
          </w:p>
        </w:tc>
        <w:tc>
          <w:tcPr>
            <w:tcW w:w="1350" w:type="dxa"/>
          </w:tcPr>
          <w:p w14:paraId="6714AB7F" w14:textId="77777777" w:rsidR="00784A32" w:rsidRPr="0015688A" w:rsidRDefault="00784A32" w:rsidP="00354887">
            <w:pPr>
              <w:pStyle w:val="TAL"/>
            </w:pPr>
          </w:p>
        </w:tc>
        <w:tc>
          <w:tcPr>
            <w:tcW w:w="1170" w:type="dxa"/>
            <w:vAlign w:val="bottom"/>
          </w:tcPr>
          <w:p w14:paraId="1F0402DA" w14:textId="77777777" w:rsidR="00784A32" w:rsidRPr="0015688A" w:rsidRDefault="00784A32" w:rsidP="00354887">
            <w:pPr>
              <w:pStyle w:val="TAL"/>
            </w:pPr>
          </w:p>
        </w:tc>
      </w:tr>
      <w:tr w:rsidR="00784A32" w:rsidRPr="0015688A" w:rsidDel="007060CE" w14:paraId="0A5AF9BC" w14:textId="77777777" w:rsidTr="00354887">
        <w:tc>
          <w:tcPr>
            <w:tcW w:w="2677" w:type="dxa"/>
            <w:vAlign w:val="center"/>
          </w:tcPr>
          <w:p w14:paraId="06183A6F" w14:textId="77777777" w:rsidR="00784A32" w:rsidRPr="0015688A" w:rsidDel="007060CE" w:rsidRDefault="00784A32" w:rsidP="00354887">
            <w:pPr>
              <w:pStyle w:val="TAL"/>
              <w:rPr>
                <w:rFonts w:cs="Arial"/>
                <w:bCs/>
                <w:szCs w:val="18"/>
              </w:rPr>
            </w:pPr>
            <w:r w:rsidRPr="0015688A">
              <w:rPr>
                <w:rFonts w:cs="Arial"/>
                <w:bCs/>
                <w:szCs w:val="18"/>
              </w:rPr>
              <w:t xml:space="preserve">    MIME-part-header</w:t>
            </w:r>
          </w:p>
        </w:tc>
        <w:tc>
          <w:tcPr>
            <w:tcW w:w="2160" w:type="dxa"/>
          </w:tcPr>
          <w:p w14:paraId="6A8665B3" w14:textId="77777777" w:rsidR="00784A32" w:rsidRPr="0015688A" w:rsidDel="007060CE" w:rsidRDefault="00784A32" w:rsidP="00354887">
            <w:pPr>
              <w:pStyle w:val="TAL"/>
            </w:pPr>
          </w:p>
        </w:tc>
        <w:tc>
          <w:tcPr>
            <w:tcW w:w="2160" w:type="dxa"/>
            <w:tcBorders>
              <w:top w:val="single" w:sz="4" w:space="0" w:color="auto"/>
              <w:bottom w:val="single" w:sz="4" w:space="0" w:color="auto"/>
            </w:tcBorders>
          </w:tcPr>
          <w:p w14:paraId="40F878C4" w14:textId="77777777" w:rsidR="00784A32" w:rsidRPr="0015688A" w:rsidDel="007060CE" w:rsidRDefault="00784A32" w:rsidP="00354887">
            <w:pPr>
              <w:pStyle w:val="TAL"/>
            </w:pPr>
          </w:p>
        </w:tc>
        <w:tc>
          <w:tcPr>
            <w:tcW w:w="1350" w:type="dxa"/>
          </w:tcPr>
          <w:p w14:paraId="173DD0E5" w14:textId="77777777" w:rsidR="00784A32" w:rsidRPr="0015688A" w:rsidDel="007060CE" w:rsidRDefault="00784A32" w:rsidP="00354887">
            <w:pPr>
              <w:pStyle w:val="TAL"/>
            </w:pPr>
          </w:p>
        </w:tc>
        <w:tc>
          <w:tcPr>
            <w:tcW w:w="1170" w:type="dxa"/>
            <w:vAlign w:val="bottom"/>
          </w:tcPr>
          <w:p w14:paraId="3983A4ED" w14:textId="77777777" w:rsidR="00784A32" w:rsidRPr="0015688A" w:rsidDel="007060CE" w:rsidRDefault="00784A32" w:rsidP="00354887">
            <w:pPr>
              <w:pStyle w:val="TAL"/>
            </w:pPr>
          </w:p>
        </w:tc>
      </w:tr>
      <w:tr w:rsidR="00784A32" w:rsidRPr="0015688A" w14:paraId="0565B8C0" w14:textId="77777777" w:rsidTr="00354887">
        <w:tc>
          <w:tcPr>
            <w:tcW w:w="2677" w:type="dxa"/>
            <w:vAlign w:val="center"/>
          </w:tcPr>
          <w:p w14:paraId="5F2B4868" w14:textId="77777777" w:rsidR="00784A32" w:rsidRPr="0015688A" w:rsidRDefault="00784A32" w:rsidP="00354887">
            <w:pPr>
              <w:pStyle w:val="TAL"/>
            </w:pPr>
            <w:r w:rsidRPr="0015688A">
              <w:t xml:space="preserve">    MIME-part-body</w:t>
            </w:r>
          </w:p>
        </w:tc>
        <w:tc>
          <w:tcPr>
            <w:tcW w:w="2160" w:type="dxa"/>
            <w:vAlign w:val="center"/>
          </w:tcPr>
          <w:p w14:paraId="1A85B6F1" w14:textId="77777777" w:rsidR="00784A32" w:rsidRPr="0015688A" w:rsidRDefault="00784A32" w:rsidP="00354887">
            <w:pPr>
              <w:pStyle w:val="TAL"/>
            </w:pPr>
            <w:r w:rsidRPr="0015688A">
              <w:t>MCVideo-Info as described in Table 6.1.2.2.3.3-10</w:t>
            </w:r>
          </w:p>
        </w:tc>
        <w:tc>
          <w:tcPr>
            <w:tcW w:w="2160" w:type="dxa"/>
            <w:tcBorders>
              <w:top w:val="single" w:sz="4" w:space="0" w:color="auto"/>
              <w:bottom w:val="single" w:sz="4" w:space="0" w:color="auto"/>
            </w:tcBorders>
          </w:tcPr>
          <w:p w14:paraId="16C80A61" w14:textId="77777777" w:rsidR="00784A32" w:rsidRPr="0015688A" w:rsidDel="00D16089" w:rsidRDefault="00784A32" w:rsidP="00354887">
            <w:pPr>
              <w:pStyle w:val="TAL"/>
            </w:pPr>
          </w:p>
        </w:tc>
        <w:tc>
          <w:tcPr>
            <w:tcW w:w="1350" w:type="dxa"/>
          </w:tcPr>
          <w:p w14:paraId="1342E204" w14:textId="77777777" w:rsidR="00784A32" w:rsidRPr="0015688A" w:rsidRDefault="00784A32" w:rsidP="00354887">
            <w:pPr>
              <w:pStyle w:val="TAL"/>
            </w:pPr>
          </w:p>
        </w:tc>
        <w:tc>
          <w:tcPr>
            <w:tcW w:w="1170" w:type="dxa"/>
            <w:vAlign w:val="bottom"/>
          </w:tcPr>
          <w:p w14:paraId="07E55E77" w14:textId="77777777" w:rsidR="00784A32" w:rsidRPr="0015688A" w:rsidRDefault="00784A32" w:rsidP="00354887">
            <w:pPr>
              <w:pStyle w:val="TAL"/>
            </w:pPr>
          </w:p>
        </w:tc>
      </w:tr>
    </w:tbl>
    <w:p w14:paraId="2A6D5619" w14:textId="77777777" w:rsidR="00784A32" w:rsidRPr="0015688A" w:rsidRDefault="00784A32" w:rsidP="00784A32"/>
    <w:p w14:paraId="3F8CC756" w14:textId="77777777" w:rsidR="00784A32" w:rsidRPr="0015688A" w:rsidRDefault="00784A32" w:rsidP="00784A32">
      <w:pPr>
        <w:pStyle w:val="TH"/>
      </w:pPr>
      <w:r w:rsidRPr="0015688A">
        <w:t>Table 6.1.2.2.3.3-10: MCVideo-Info (Table 6.1.2.2.3.3-9)</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15688A" w14:paraId="12F37EEA" w14:textId="77777777" w:rsidTr="00354887">
        <w:trPr>
          <w:jc w:val="center"/>
        </w:trPr>
        <w:tc>
          <w:tcPr>
            <w:tcW w:w="9531" w:type="dxa"/>
            <w:gridSpan w:val="5"/>
          </w:tcPr>
          <w:p w14:paraId="16C8084F" w14:textId="77777777" w:rsidR="00784A32" w:rsidRPr="0015688A" w:rsidRDefault="00784A32" w:rsidP="00354887">
            <w:pPr>
              <w:pStyle w:val="TAL"/>
              <w:keepNext w:val="0"/>
              <w:keepLines w:val="0"/>
              <w:widowControl w:val="0"/>
            </w:pPr>
            <w:r w:rsidRPr="0015688A">
              <w:t>Derivation Path: TS 36.579-1 [2], Table 5.5.3.2.2-2, condition EMERGENCY-CALL</w:t>
            </w:r>
          </w:p>
        </w:tc>
      </w:tr>
      <w:tr w:rsidR="00784A32" w:rsidRPr="0015688A" w14:paraId="3B8658E6" w14:textId="77777777" w:rsidTr="00354887">
        <w:trPr>
          <w:jc w:val="center"/>
        </w:trPr>
        <w:tc>
          <w:tcPr>
            <w:tcW w:w="2790" w:type="dxa"/>
          </w:tcPr>
          <w:p w14:paraId="2258A409" w14:textId="77777777" w:rsidR="00784A32" w:rsidRPr="0015688A" w:rsidRDefault="00784A32" w:rsidP="00354887">
            <w:pPr>
              <w:pStyle w:val="TAH"/>
              <w:keepNext w:val="0"/>
              <w:keepLines w:val="0"/>
              <w:widowControl w:val="0"/>
            </w:pPr>
            <w:r w:rsidRPr="0015688A">
              <w:t>Information Element</w:t>
            </w:r>
          </w:p>
        </w:tc>
        <w:tc>
          <w:tcPr>
            <w:tcW w:w="2160" w:type="dxa"/>
          </w:tcPr>
          <w:p w14:paraId="3D99BC9E" w14:textId="77777777" w:rsidR="00784A32" w:rsidRPr="0015688A" w:rsidRDefault="00784A32" w:rsidP="00354887">
            <w:pPr>
              <w:pStyle w:val="TAH"/>
              <w:keepNext w:val="0"/>
              <w:keepLines w:val="0"/>
              <w:widowControl w:val="0"/>
            </w:pPr>
            <w:r w:rsidRPr="0015688A">
              <w:t>Value/remark</w:t>
            </w:r>
          </w:p>
        </w:tc>
        <w:tc>
          <w:tcPr>
            <w:tcW w:w="2070" w:type="dxa"/>
            <w:tcBorders>
              <w:top w:val="single" w:sz="4" w:space="0" w:color="auto"/>
              <w:bottom w:val="single" w:sz="4" w:space="0" w:color="auto"/>
            </w:tcBorders>
          </w:tcPr>
          <w:p w14:paraId="4DE5E0F3" w14:textId="77777777" w:rsidR="00784A32" w:rsidRPr="0015688A" w:rsidRDefault="00784A32" w:rsidP="00354887">
            <w:pPr>
              <w:pStyle w:val="TAH"/>
              <w:keepNext w:val="0"/>
              <w:keepLines w:val="0"/>
              <w:widowControl w:val="0"/>
            </w:pPr>
            <w:r w:rsidRPr="0015688A">
              <w:t>Comment</w:t>
            </w:r>
          </w:p>
        </w:tc>
        <w:tc>
          <w:tcPr>
            <w:tcW w:w="1350" w:type="dxa"/>
          </w:tcPr>
          <w:p w14:paraId="06F3A52B" w14:textId="77777777" w:rsidR="00784A32" w:rsidRPr="0015688A" w:rsidRDefault="00784A32" w:rsidP="00354887">
            <w:pPr>
              <w:pStyle w:val="TAH"/>
              <w:keepNext w:val="0"/>
              <w:keepLines w:val="0"/>
              <w:widowControl w:val="0"/>
            </w:pPr>
            <w:r w:rsidRPr="0015688A">
              <w:t>Reference</w:t>
            </w:r>
          </w:p>
        </w:tc>
        <w:tc>
          <w:tcPr>
            <w:tcW w:w="1161" w:type="dxa"/>
          </w:tcPr>
          <w:p w14:paraId="4C1422C2" w14:textId="77777777" w:rsidR="00784A32" w:rsidRPr="0015688A" w:rsidRDefault="00784A32" w:rsidP="00354887">
            <w:pPr>
              <w:pStyle w:val="TAH"/>
              <w:keepNext w:val="0"/>
              <w:keepLines w:val="0"/>
              <w:widowControl w:val="0"/>
            </w:pPr>
            <w:r w:rsidRPr="0015688A">
              <w:t>Condition</w:t>
            </w:r>
          </w:p>
        </w:tc>
      </w:tr>
      <w:tr w:rsidR="00784A32" w:rsidRPr="0015688A" w14:paraId="6540DC76" w14:textId="77777777" w:rsidTr="00354887">
        <w:trPr>
          <w:jc w:val="center"/>
        </w:trPr>
        <w:tc>
          <w:tcPr>
            <w:tcW w:w="2790" w:type="dxa"/>
            <w:vAlign w:val="center"/>
          </w:tcPr>
          <w:p w14:paraId="2C0D4307" w14:textId="77777777" w:rsidR="00784A32" w:rsidRPr="0015688A" w:rsidRDefault="00784A32" w:rsidP="00354887">
            <w:pPr>
              <w:pStyle w:val="TAL"/>
              <w:keepNext w:val="0"/>
              <w:keepLines w:val="0"/>
              <w:widowControl w:val="0"/>
            </w:pPr>
            <w:r w:rsidRPr="0015688A">
              <w:lastRenderedPageBreak/>
              <w:t>mcvideoinfo</w:t>
            </w:r>
          </w:p>
        </w:tc>
        <w:tc>
          <w:tcPr>
            <w:tcW w:w="2160" w:type="dxa"/>
          </w:tcPr>
          <w:p w14:paraId="13D1245C" w14:textId="77777777" w:rsidR="00784A32" w:rsidRPr="0015688A" w:rsidRDefault="00784A32" w:rsidP="00354887">
            <w:pPr>
              <w:pStyle w:val="TAL"/>
              <w:keepNext w:val="0"/>
              <w:keepLines w:val="0"/>
              <w:widowControl w:val="0"/>
            </w:pPr>
          </w:p>
        </w:tc>
        <w:tc>
          <w:tcPr>
            <w:tcW w:w="2070" w:type="dxa"/>
            <w:tcBorders>
              <w:top w:val="single" w:sz="4" w:space="0" w:color="auto"/>
              <w:bottom w:val="single" w:sz="4" w:space="0" w:color="auto"/>
            </w:tcBorders>
          </w:tcPr>
          <w:p w14:paraId="596C9578" w14:textId="77777777" w:rsidR="00784A32" w:rsidRPr="0015688A" w:rsidRDefault="00784A32" w:rsidP="00354887">
            <w:pPr>
              <w:pStyle w:val="TAL"/>
              <w:keepNext w:val="0"/>
              <w:keepLines w:val="0"/>
              <w:widowControl w:val="0"/>
            </w:pPr>
          </w:p>
        </w:tc>
        <w:tc>
          <w:tcPr>
            <w:tcW w:w="1350" w:type="dxa"/>
          </w:tcPr>
          <w:p w14:paraId="35AEF157" w14:textId="77777777" w:rsidR="00784A32" w:rsidRPr="0015688A" w:rsidRDefault="00784A32" w:rsidP="00354887">
            <w:pPr>
              <w:pStyle w:val="TAL"/>
              <w:keepNext w:val="0"/>
              <w:keepLines w:val="0"/>
              <w:widowControl w:val="0"/>
            </w:pPr>
          </w:p>
        </w:tc>
        <w:tc>
          <w:tcPr>
            <w:tcW w:w="1161" w:type="dxa"/>
            <w:vAlign w:val="bottom"/>
          </w:tcPr>
          <w:p w14:paraId="136D5ACB" w14:textId="77777777" w:rsidR="00784A32" w:rsidRPr="0015688A" w:rsidRDefault="00784A32" w:rsidP="00354887">
            <w:pPr>
              <w:pStyle w:val="TAL"/>
              <w:keepNext w:val="0"/>
              <w:keepLines w:val="0"/>
              <w:widowControl w:val="0"/>
            </w:pPr>
          </w:p>
        </w:tc>
      </w:tr>
      <w:tr w:rsidR="00784A32" w:rsidRPr="0015688A" w14:paraId="75EB6971" w14:textId="77777777" w:rsidTr="00354887">
        <w:trPr>
          <w:jc w:val="center"/>
        </w:trPr>
        <w:tc>
          <w:tcPr>
            <w:tcW w:w="2790" w:type="dxa"/>
            <w:tcBorders>
              <w:bottom w:val="single" w:sz="4" w:space="0" w:color="auto"/>
            </w:tcBorders>
            <w:vAlign w:val="center"/>
          </w:tcPr>
          <w:p w14:paraId="045675FC" w14:textId="77777777" w:rsidR="00784A32" w:rsidRPr="0015688A" w:rsidRDefault="00784A32" w:rsidP="00354887">
            <w:pPr>
              <w:pStyle w:val="TAL"/>
              <w:keepNext w:val="0"/>
              <w:keepLines w:val="0"/>
              <w:widowControl w:val="0"/>
            </w:pPr>
            <w:r w:rsidRPr="0015688A">
              <w:t xml:space="preserve">  mcvideo-Params</w:t>
            </w:r>
          </w:p>
        </w:tc>
        <w:tc>
          <w:tcPr>
            <w:tcW w:w="2160" w:type="dxa"/>
            <w:tcBorders>
              <w:bottom w:val="single" w:sz="4" w:space="0" w:color="auto"/>
            </w:tcBorders>
          </w:tcPr>
          <w:p w14:paraId="03F8F33B" w14:textId="77777777" w:rsidR="00784A32" w:rsidRPr="0015688A" w:rsidRDefault="00784A32" w:rsidP="00354887">
            <w:pPr>
              <w:pStyle w:val="TAL"/>
              <w:keepNext w:val="0"/>
              <w:keepLines w:val="0"/>
              <w:widowControl w:val="0"/>
            </w:pPr>
          </w:p>
        </w:tc>
        <w:tc>
          <w:tcPr>
            <w:tcW w:w="2070" w:type="dxa"/>
            <w:tcBorders>
              <w:top w:val="single" w:sz="4" w:space="0" w:color="auto"/>
              <w:bottom w:val="single" w:sz="4" w:space="0" w:color="auto"/>
            </w:tcBorders>
          </w:tcPr>
          <w:p w14:paraId="0097D822" w14:textId="77777777" w:rsidR="00784A32" w:rsidRPr="0015688A" w:rsidRDefault="00784A32" w:rsidP="00354887">
            <w:pPr>
              <w:pStyle w:val="TAL"/>
              <w:keepNext w:val="0"/>
              <w:keepLines w:val="0"/>
              <w:widowControl w:val="0"/>
            </w:pPr>
          </w:p>
        </w:tc>
        <w:tc>
          <w:tcPr>
            <w:tcW w:w="1350" w:type="dxa"/>
            <w:tcBorders>
              <w:bottom w:val="single" w:sz="4" w:space="0" w:color="auto"/>
            </w:tcBorders>
          </w:tcPr>
          <w:p w14:paraId="5C4B3E95" w14:textId="77777777" w:rsidR="00784A32" w:rsidRPr="0015688A" w:rsidRDefault="00784A32" w:rsidP="00354887">
            <w:pPr>
              <w:pStyle w:val="TAL"/>
              <w:keepNext w:val="0"/>
              <w:keepLines w:val="0"/>
              <w:widowControl w:val="0"/>
            </w:pPr>
          </w:p>
        </w:tc>
        <w:tc>
          <w:tcPr>
            <w:tcW w:w="1161" w:type="dxa"/>
            <w:tcBorders>
              <w:bottom w:val="single" w:sz="4" w:space="0" w:color="auto"/>
            </w:tcBorders>
            <w:vAlign w:val="bottom"/>
          </w:tcPr>
          <w:p w14:paraId="4DACB6BE" w14:textId="77777777" w:rsidR="00784A32" w:rsidRPr="0015688A" w:rsidRDefault="00784A32" w:rsidP="00354887">
            <w:pPr>
              <w:pStyle w:val="TAL"/>
              <w:keepNext w:val="0"/>
              <w:keepLines w:val="0"/>
              <w:widowControl w:val="0"/>
            </w:pPr>
          </w:p>
        </w:tc>
      </w:tr>
      <w:tr w:rsidR="00784A32" w:rsidRPr="0015688A" w14:paraId="27F025E8" w14:textId="77777777" w:rsidTr="00354887">
        <w:trPr>
          <w:jc w:val="center"/>
        </w:trPr>
        <w:tc>
          <w:tcPr>
            <w:tcW w:w="2790" w:type="dxa"/>
            <w:tcBorders>
              <w:bottom w:val="single" w:sz="4" w:space="0" w:color="auto"/>
            </w:tcBorders>
            <w:vAlign w:val="center"/>
          </w:tcPr>
          <w:p w14:paraId="63390CC2" w14:textId="77777777" w:rsidR="00784A32" w:rsidRPr="0015688A" w:rsidRDefault="00784A32" w:rsidP="00354887">
            <w:pPr>
              <w:pStyle w:val="TAL"/>
              <w:keepNext w:val="0"/>
              <w:keepLines w:val="0"/>
              <w:widowControl w:val="0"/>
            </w:pPr>
            <w:r w:rsidRPr="0015688A">
              <w:t xml:space="preserve">    session-type</w:t>
            </w:r>
          </w:p>
        </w:tc>
        <w:tc>
          <w:tcPr>
            <w:tcW w:w="2160" w:type="dxa"/>
            <w:tcBorders>
              <w:bottom w:val="single" w:sz="4" w:space="0" w:color="auto"/>
            </w:tcBorders>
          </w:tcPr>
          <w:p w14:paraId="1EAB604C" w14:textId="77777777" w:rsidR="00784A32" w:rsidRPr="0015688A" w:rsidRDefault="00784A32" w:rsidP="00354887">
            <w:pPr>
              <w:pStyle w:val="TAL"/>
              <w:keepNext w:val="0"/>
              <w:keepLines w:val="0"/>
              <w:widowControl w:val="0"/>
            </w:pPr>
            <w:r w:rsidRPr="0015688A">
              <w:t>"chat"</w:t>
            </w:r>
          </w:p>
        </w:tc>
        <w:tc>
          <w:tcPr>
            <w:tcW w:w="2070" w:type="dxa"/>
            <w:tcBorders>
              <w:top w:val="single" w:sz="4" w:space="0" w:color="auto"/>
              <w:bottom w:val="single" w:sz="4" w:space="0" w:color="auto"/>
            </w:tcBorders>
          </w:tcPr>
          <w:p w14:paraId="2F99F3B7" w14:textId="77777777" w:rsidR="00784A32" w:rsidRPr="0015688A" w:rsidRDefault="00784A32" w:rsidP="00354887">
            <w:pPr>
              <w:pStyle w:val="TAL"/>
              <w:keepNext w:val="0"/>
              <w:keepLines w:val="0"/>
              <w:widowControl w:val="0"/>
            </w:pPr>
          </w:p>
        </w:tc>
        <w:tc>
          <w:tcPr>
            <w:tcW w:w="1350" w:type="dxa"/>
            <w:tcBorders>
              <w:bottom w:val="single" w:sz="4" w:space="0" w:color="auto"/>
            </w:tcBorders>
          </w:tcPr>
          <w:p w14:paraId="40277E7C" w14:textId="77777777" w:rsidR="00784A32" w:rsidRPr="0015688A" w:rsidRDefault="00784A32" w:rsidP="00354887">
            <w:pPr>
              <w:pStyle w:val="TAL"/>
              <w:keepNext w:val="0"/>
              <w:keepLines w:val="0"/>
              <w:widowControl w:val="0"/>
            </w:pPr>
          </w:p>
        </w:tc>
        <w:tc>
          <w:tcPr>
            <w:tcW w:w="1161" w:type="dxa"/>
            <w:tcBorders>
              <w:bottom w:val="single" w:sz="4" w:space="0" w:color="auto"/>
            </w:tcBorders>
          </w:tcPr>
          <w:p w14:paraId="462C2E11" w14:textId="77777777" w:rsidR="00784A32" w:rsidRPr="0015688A" w:rsidRDefault="00784A32" w:rsidP="00354887">
            <w:pPr>
              <w:pStyle w:val="TAL"/>
              <w:keepNext w:val="0"/>
              <w:keepLines w:val="0"/>
              <w:widowControl w:val="0"/>
            </w:pPr>
          </w:p>
        </w:tc>
      </w:tr>
    </w:tbl>
    <w:p w14:paraId="42EB060E" w14:textId="77777777" w:rsidR="00784A32" w:rsidRPr="0015688A" w:rsidRDefault="00784A32" w:rsidP="00784A32"/>
    <w:p w14:paraId="4D541995" w14:textId="77777777" w:rsidR="00784A32" w:rsidRPr="0015688A" w:rsidRDefault="00784A32" w:rsidP="00784A32">
      <w:pPr>
        <w:pStyle w:val="TH"/>
      </w:pPr>
      <w:r w:rsidRPr="0015688A">
        <w:t>Table 6.1.2.2.3.3-11: Transmission Granted (Step 14,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15688A" w:rsidDel="00127C5D" w14:paraId="240FD6AC" w14:textId="77777777" w:rsidTr="00354887">
        <w:trPr>
          <w:tblHeader/>
          <w:jc w:val="center"/>
        </w:trPr>
        <w:tc>
          <w:tcPr>
            <w:tcW w:w="9531" w:type="dxa"/>
            <w:gridSpan w:val="5"/>
          </w:tcPr>
          <w:p w14:paraId="2E664272" w14:textId="77777777" w:rsidR="00784A32" w:rsidRPr="0015688A" w:rsidDel="00127C5D" w:rsidRDefault="00784A32" w:rsidP="00354887">
            <w:pPr>
              <w:pStyle w:val="TAL"/>
              <w:keepNext w:val="0"/>
              <w:keepLines w:val="0"/>
              <w:widowControl w:val="0"/>
            </w:pPr>
            <w:r w:rsidRPr="0015688A">
              <w:t>Derivation Path: TS 36.579-1 [2], Table 5.5.11.2.1-1</w:t>
            </w:r>
          </w:p>
        </w:tc>
      </w:tr>
      <w:tr w:rsidR="00784A32" w:rsidRPr="0015688A" w:rsidDel="00127C5D" w14:paraId="5D907970" w14:textId="77777777" w:rsidTr="00354887">
        <w:trPr>
          <w:tblHeader/>
          <w:jc w:val="center"/>
        </w:trPr>
        <w:tc>
          <w:tcPr>
            <w:tcW w:w="2381" w:type="dxa"/>
          </w:tcPr>
          <w:p w14:paraId="0EAB545C" w14:textId="77777777" w:rsidR="00784A32" w:rsidRPr="0015688A" w:rsidDel="00127C5D" w:rsidRDefault="00784A32" w:rsidP="00354887">
            <w:pPr>
              <w:pStyle w:val="TAL"/>
              <w:keepNext w:val="0"/>
              <w:keepLines w:val="0"/>
              <w:widowControl w:val="0"/>
              <w:rPr>
                <w:b/>
              </w:rPr>
            </w:pPr>
            <w:r w:rsidRPr="0015688A">
              <w:rPr>
                <w:b/>
              </w:rPr>
              <w:t>Information Element</w:t>
            </w:r>
          </w:p>
        </w:tc>
        <w:tc>
          <w:tcPr>
            <w:tcW w:w="2382" w:type="dxa"/>
          </w:tcPr>
          <w:p w14:paraId="5DD01906" w14:textId="77777777" w:rsidR="00784A32" w:rsidRPr="0015688A" w:rsidDel="00127C5D" w:rsidRDefault="00784A32" w:rsidP="00354887">
            <w:pPr>
              <w:pStyle w:val="TAL"/>
              <w:keepNext w:val="0"/>
              <w:keepLines w:val="0"/>
              <w:widowControl w:val="0"/>
              <w:rPr>
                <w:b/>
              </w:rPr>
            </w:pPr>
            <w:r w:rsidRPr="0015688A">
              <w:rPr>
                <w:b/>
              </w:rPr>
              <w:t>Value/remark</w:t>
            </w:r>
          </w:p>
        </w:tc>
        <w:tc>
          <w:tcPr>
            <w:tcW w:w="2254" w:type="dxa"/>
          </w:tcPr>
          <w:p w14:paraId="135CDF96" w14:textId="77777777" w:rsidR="00784A32" w:rsidRPr="0015688A" w:rsidDel="00127C5D" w:rsidRDefault="00784A32" w:rsidP="00354887">
            <w:pPr>
              <w:pStyle w:val="TAL"/>
              <w:keepNext w:val="0"/>
              <w:keepLines w:val="0"/>
              <w:widowControl w:val="0"/>
              <w:rPr>
                <w:b/>
              </w:rPr>
            </w:pPr>
            <w:r w:rsidRPr="0015688A">
              <w:rPr>
                <w:b/>
              </w:rPr>
              <w:t>Comment</w:t>
            </w:r>
          </w:p>
        </w:tc>
        <w:tc>
          <w:tcPr>
            <w:tcW w:w="1322" w:type="dxa"/>
          </w:tcPr>
          <w:p w14:paraId="6CFA4040" w14:textId="77777777" w:rsidR="00784A32" w:rsidRPr="0015688A" w:rsidDel="00127C5D" w:rsidRDefault="00784A32" w:rsidP="00354887">
            <w:pPr>
              <w:pStyle w:val="TAL"/>
              <w:keepNext w:val="0"/>
              <w:keepLines w:val="0"/>
              <w:widowControl w:val="0"/>
              <w:rPr>
                <w:b/>
              </w:rPr>
            </w:pPr>
            <w:r w:rsidRPr="0015688A">
              <w:rPr>
                <w:b/>
              </w:rPr>
              <w:t>Reference</w:t>
            </w:r>
          </w:p>
        </w:tc>
        <w:tc>
          <w:tcPr>
            <w:tcW w:w="1192" w:type="dxa"/>
          </w:tcPr>
          <w:p w14:paraId="577FD162" w14:textId="77777777" w:rsidR="00784A32" w:rsidRPr="0015688A" w:rsidDel="00127C5D" w:rsidRDefault="00784A32" w:rsidP="00354887">
            <w:pPr>
              <w:pStyle w:val="TAH"/>
            </w:pPr>
            <w:r w:rsidRPr="0015688A">
              <w:t>Condition</w:t>
            </w:r>
          </w:p>
        </w:tc>
      </w:tr>
      <w:tr w:rsidR="00784A32" w:rsidRPr="0015688A" w14:paraId="7F204F53"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0A8F998E" w14:textId="77777777" w:rsidR="00784A32" w:rsidRPr="0015688A" w:rsidRDefault="00784A32" w:rsidP="00354887">
            <w:pPr>
              <w:pStyle w:val="TAL"/>
              <w:keepNext w:val="0"/>
              <w:keepLines w:val="0"/>
              <w:widowControl w:val="0"/>
            </w:pPr>
            <w:r w:rsidRPr="0015688A">
              <w:t>Transmission Indicator</w:t>
            </w:r>
          </w:p>
        </w:tc>
        <w:tc>
          <w:tcPr>
            <w:tcW w:w="2382" w:type="dxa"/>
            <w:tcBorders>
              <w:top w:val="single" w:sz="4" w:space="0" w:color="auto"/>
              <w:left w:val="single" w:sz="4" w:space="0" w:color="auto"/>
              <w:bottom w:val="single" w:sz="4" w:space="0" w:color="auto"/>
              <w:right w:val="single" w:sz="4" w:space="0" w:color="auto"/>
            </w:tcBorders>
          </w:tcPr>
          <w:p w14:paraId="42028439" w14:textId="77777777" w:rsidR="00784A32" w:rsidRPr="0015688A"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75975BEA" w14:textId="77777777" w:rsidR="00784A32" w:rsidRPr="0015688A" w:rsidRDefault="00784A32" w:rsidP="00354887">
            <w:pPr>
              <w:pStyle w:val="TAL"/>
              <w:keepNext w:val="0"/>
              <w:keepLines w:val="0"/>
              <w:widowControl w:val="0"/>
            </w:pPr>
            <w:r w:rsidRPr="0015688A">
              <w:t>Length is 16 bits, A-P.</w:t>
            </w:r>
          </w:p>
        </w:tc>
        <w:tc>
          <w:tcPr>
            <w:tcW w:w="1322" w:type="dxa"/>
            <w:tcBorders>
              <w:top w:val="single" w:sz="4" w:space="0" w:color="auto"/>
              <w:left w:val="single" w:sz="4" w:space="0" w:color="auto"/>
              <w:bottom w:val="single" w:sz="4" w:space="0" w:color="auto"/>
              <w:right w:val="single" w:sz="4" w:space="0" w:color="auto"/>
            </w:tcBorders>
          </w:tcPr>
          <w:p w14:paraId="4AAE1EB6" w14:textId="77777777" w:rsidR="00784A32" w:rsidRPr="0015688A"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14DD0BF4" w14:textId="77777777" w:rsidR="00784A32" w:rsidRPr="0015688A" w:rsidRDefault="00784A32" w:rsidP="00354887">
            <w:pPr>
              <w:pStyle w:val="TAL"/>
              <w:keepNext w:val="0"/>
              <w:keepLines w:val="0"/>
              <w:widowControl w:val="0"/>
            </w:pPr>
          </w:p>
        </w:tc>
      </w:tr>
      <w:tr w:rsidR="00784A32" w:rsidRPr="0015688A" w14:paraId="77EF26B8"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1590327E" w14:textId="77777777" w:rsidR="00784A32" w:rsidRPr="0015688A" w:rsidRDefault="00784A32" w:rsidP="00354887">
            <w:pPr>
              <w:pStyle w:val="TAL"/>
              <w:keepNext w:val="0"/>
              <w:keepLines w:val="0"/>
              <w:widowControl w:val="0"/>
            </w:pPr>
            <w:r w:rsidRPr="0015688A">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57EDD1AE" w14:textId="77777777" w:rsidR="00784A32" w:rsidRPr="0015688A" w:rsidRDefault="00784A32" w:rsidP="00354887">
            <w:pPr>
              <w:pStyle w:val="TAL"/>
              <w:keepNext w:val="0"/>
              <w:keepLines w:val="0"/>
              <w:widowControl w:val="0"/>
            </w:pPr>
            <w:r w:rsidRPr="0015688A">
              <w:t>'0001000000000000'</w:t>
            </w:r>
          </w:p>
        </w:tc>
        <w:tc>
          <w:tcPr>
            <w:tcW w:w="2254" w:type="dxa"/>
            <w:tcBorders>
              <w:top w:val="single" w:sz="4" w:space="0" w:color="auto"/>
              <w:left w:val="single" w:sz="4" w:space="0" w:color="auto"/>
              <w:bottom w:val="single" w:sz="4" w:space="0" w:color="auto"/>
              <w:right w:val="single" w:sz="4" w:space="0" w:color="auto"/>
            </w:tcBorders>
          </w:tcPr>
          <w:p w14:paraId="5991EC1B" w14:textId="77777777" w:rsidR="00784A32" w:rsidRPr="0015688A" w:rsidRDefault="00784A32" w:rsidP="00354887">
            <w:pPr>
              <w:pStyle w:val="TAL"/>
              <w:keepNext w:val="0"/>
              <w:keepLines w:val="0"/>
              <w:widowControl w:val="0"/>
            </w:pPr>
            <w:r w:rsidRPr="0015688A">
              <w:t>D = Emergency Call</w:t>
            </w:r>
          </w:p>
        </w:tc>
        <w:tc>
          <w:tcPr>
            <w:tcW w:w="1322" w:type="dxa"/>
            <w:tcBorders>
              <w:top w:val="single" w:sz="4" w:space="0" w:color="auto"/>
              <w:left w:val="single" w:sz="4" w:space="0" w:color="auto"/>
              <w:bottom w:val="single" w:sz="4" w:space="0" w:color="auto"/>
              <w:right w:val="single" w:sz="4" w:space="0" w:color="auto"/>
            </w:tcBorders>
          </w:tcPr>
          <w:p w14:paraId="4E1BB73A" w14:textId="77777777" w:rsidR="00784A32" w:rsidRPr="0015688A"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185109BC" w14:textId="77777777" w:rsidR="00784A32" w:rsidRPr="0015688A" w:rsidRDefault="00784A32" w:rsidP="00354887">
            <w:pPr>
              <w:pStyle w:val="TAL"/>
              <w:keepNext w:val="0"/>
              <w:keepLines w:val="0"/>
              <w:widowControl w:val="0"/>
            </w:pPr>
          </w:p>
        </w:tc>
      </w:tr>
    </w:tbl>
    <w:p w14:paraId="2CAD4E3E" w14:textId="77777777" w:rsidR="00784A32" w:rsidRPr="0015688A" w:rsidRDefault="00784A32" w:rsidP="00784A32"/>
    <w:p w14:paraId="0F9F5B7F" w14:textId="7ADA2F3B" w:rsidR="00784A32" w:rsidRPr="0015688A" w:rsidRDefault="00784A32" w:rsidP="00784A32">
      <w:pPr>
        <w:pStyle w:val="TH"/>
      </w:pPr>
      <w:r w:rsidRPr="0015688A">
        <w:t xml:space="preserve">Table 6.1.2.2.3.3-12: </w:t>
      </w:r>
      <w:del w:id="266" w:author="Kahn, Jason D. (Fed)" w:date="2021-08-24T17:00:00Z">
        <w:r w:rsidRPr="0015688A" w:rsidDel="00D05B66">
          <w:delText>Transmission Control Ack (Step 14, Table 6.1.2.2.3.2-1)</w:delText>
        </w:r>
      </w:del>
      <w:ins w:id="267" w:author="Kahn, Jason D. (Fed)" w:date="2021-08-24T17:00:00Z">
        <w:r w:rsidR="00D05B66" w:rsidRPr="0015688A">
          <w:t>VOID</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15688A" w:rsidDel="00D05B66" w14:paraId="7A72DDF0" w14:textId="796D95C0" w:rsidTr="00354887">
        <w:trPr>
          <w:tblHeader/>
          <w:jc w:val="center"/>
          <w:del w:id="268" w:author="Kahn, Jason D. (Fed)" w:date="2021-08-24T17:00:00Z"/>
        </w:trPr>
        <w:tc>
          <w:tcPr>
            <w:tcW w:w="9531" w:type="dxa"/>
            <w:gridSpan w:val="5"/>
          </w:tcPr>
          <w:p w14:paraId="6F85C8BD" w14:textId="6ABD40D8" w:rsidR="00784A32" w:rsidRPr="0015688A" w:rsidDel="00D05B66" w:rsidRDefault="00784A32" w:rsidP="00354887">
            <w:pPr>
              <w:pStyle w:val="TAL"/>
              <w:keepNext w:val="0"/>
              <w:keepLines w:val="0"/>
              <w:widowControl w:val="0"/>
              <w:rPr>
                <w:del w:id="269" w:author="Kahn, Jason D. (Fed)" w:date="2021-08-24T17:00:00Z"/>
              </w:rPr>
            </w:pPr>
            <w:del w:id="270" w:author="Kahn, Jason D. (Fed)" w:date="2021-08-24T17:00:00Z">
              <w:r w:rsidRPr="0015688A" w:rsidDel="00D05B66">
                <w:delText xml:space="preserve">Derivation Path: TS 36.579-1 [2], Table 5.5.11.3.5-1 </w:delText>
              </w:r>
            </w:del>
          </w:p>
        </w:tc>
      </w:tr>
      <w:tr w:rsidR="00784A32" w:rsidRPr="0015688A" w:rsidDel="00D05B66" w14:paraId="376F767C" w14:textId="29C23C4F" w:rsidTr="00354887">
        <w:trPr>
          <w:tblHeader/>
          <w:jc w:val="center"/>
          <w:del w:id="271" w:author="Kahn, Jason D. (Fed)" w:date="2021-08-24T17:00:00Z"/>
        </w:trPr>
        <w:tc>
          <w:tcPr>
            <w:tcW w:w="2381" w:type="dxa"/>
          </w:tcPr>
          <w:p w14:paraId="23B933F4" w14:textId="16A3E502" w:rsidR="00784A32" w:rsidRPr="0015688A" w:rsidDel="00D05B66" w:rsidRDefault="00784A32" w:rsidP="00354887">
            <w:pPr>
              <w:pStyle w:val="TAH"/>
              <w:rPr>
                <w:del w:id="272" w:author="Kahn, Jason D. (Fed)" w:date="2021-08-24T17:00:00Z"/>
              </w:rPr>
            </w:pPr>
            <w:del w:id="273" w:author="Kahn, Jason D. (Fed)" w:date="2021-08-24T17:00:00Z">
              <w:r w:rsidRPr="0015688A" w:rsidDel="00D05B66">
                <w:delText>Information Element</w:delText>
              </w:r>
            </w:del>
          </w:p>
        </w:tc>
        <w:tc>
          <w:tcPr>
            <w:tcW w:w="2382" w:type="dxa"/>
          </w:tcPr>
          <w:p w14:paraId="130AE38C" w14:textId="02AF39FA" w:rsidR="00784A32" w:rsidRPr="0015688A" w:rsidDel="00D05B66" w:rsidRDefault="00784A32" w:rsidP="00354887">
            <w:pPr>
              <w:pStyle w:val="TAH"/>
              <w:rPr>
                <w:del w:id="274" w:author="Kahn, Jason D. (Fed)" w:date="2021-08-24T17:00:00Z"/>
              </w:rPr>
            </w:pPr>
            <w:del w:id="275" w:author="Kahn, Jason D. (Fed)" w:date="2021-08-24T17:00:00Z">
              <w:r w:rsidRPr="0015688A" w:rsidDel="00D05B66">
                <w:delText>Value/remark</w:delText>
              </w:r>
            </w:del>
          </w:p>
        </w:tc>
        <w:tc>
          <w:tcPr>
            <w:tcW w:w="2254" w:type="dxa"/>
          </w:tcPr>
          <w:p w14:paraId="23C82569" w14:textId="6B171C3C" w:rsidR="00784A32" w:rsidRPr="0015688A" w:rsidDel="00D05B66" w:rsidRDefault="00784A32" w:rsidP="00354887">
            <w:pPr>
              <w:pStyle w:val="TAH"/>
              <w:rPr>
                <w:del w:id="276" w:author="Kahn, Jason D. (Fed)" w:date="2021-08-24T17:00:00Z"/>
              </w:rPr>
            </w:pPr>
            <w:del w:id="277" w:author="Kahn, Jason D. (Fed)" w:date="2021-08-24T17:00:00Z">
              <w:r w:rsidRPr="0015688A" w:rsidDel="00D05B66">
                <w:delText>Comment</w:delText>
              </w:r>
            </w:del>
          </w:p>
        </w:tc>
        <w:tc>
          <w:tcPr>
            <w:tcW w:w="1322" w:type="dxa"/>
          </w:tcPr>
          <w:p w14:paraId="505005C9" w14:textId="3B67582A" w:rsidR="00784A32" w:rsidRPr="0015688A" w:rsidDel="00D05B66" w:rsidRDefault="00784A32" w:rsidP="00354887">
            <w:pPr>
              <w:pStyle w:val="TAH"/>
              <w:rPr>
                <w:del w:id="278" w:author="Kahn, Jason D. (Fed)" w:date="2021-08-24T17:00:00Z"/>
              </w:rPr>
            </w:pPr>
            <w:del w:id="279" w:author="Kahn, Jason D. (Fed)" w:date="2021-08-24T17:00:00Z">
              <w:r w:rsidRPr="0015688A" w:rsidDel="00D05B66">
                <w:delText>Reference</w:delText>
              </w:r>
            </w:del>
          </w:p>
        </w:tc>
        <w:tc>
          <w:tcPr>
            <w:tcW w:w="1192" w:type="dxa"/>
          </w:tcPr>
          <w:p w14:paraId="28FAC54A" w14:textId="5DF8B846" w:rsidR="00784A32" w:rsidRPr="0015688A" w:rsidDel="00D05B66" w:rsidRDefault="00784A32" w:rsidP="00354887">
            <w:pPr>
              <w:pStyle w:val="TAH"/>
              <w:rPr>
                <w:del w:id="280" w:author="Kahn, Jason D. (Fed)" w:date="2021-08-24T17:00:00Z"/>
              </w:rPr>
            </w:pPr>
            <w:del w:id="281" w:author="Kahn, Jason D. (Fed)" w:date="2021-08-24T17:00:00Z">
              <w:r w:rsidRPr="0015688A" w:rsidDel="00D05B66">
                <w:delText>Condition</w:delText>
              </w:r>
            </w:del>
          </w:p>
        </w:tc>
      </w:tr>
      <w:tr w:rsidR="00784A32" w:rsidRPr="0015688A" w:rsidDel="00D05B66" w14:paraId="3E9E3FED" w14:textId="679BE1C2" w:rsidTr="00354887">
        <w:trPr>
          <w:tblHeader/>
          <w:jc w:val="center"/>
          <w:del w:id="282" w:author="Kahn, Jason D. (Fed)" w:date="2021-08-24T17:00:00Z"/>
        </w:trPr>
        <w:tc>
          <w:tcPr>
            <w:tcW w:w="2381" w:type="dxa"/>
          </w:tcPr>
          <w:p w14:paraId="4A213B47" w14:textId="0D889407" w:rsidR="00784A32" w:rsidRPr="0015688A" w:rsidDel="00D05B66" w:rsidRDefault="00784A32" w:rsidP="00354887">
            <w:pPr>
              <w:pStyle w:val="TAL"/>
              <w:keepNext w:val="0"/>
              <w:keepLines w:val="0"/>
              <w:widowControl w:val="0"/>
              <w:rPr>
                <w:del w:id="283" w:author="Kahn, Jason D. (Fed)" w:date="2021-08-24T17:00:00Z"/>
                <w:rFonts w:eastAsia="Yu Gothic"/>
              </w:rPr>
            </w:pPr>
            <w:del w:id="284" w:author="Kahn, Jason D. (Fed)" w:date="2021-08-24T17:00:00Z">
              <w:r w:rsidRPr="0015688A" w:rsidDel="00D05B66">
                <w:rPr>
                  <w:rFonts w:eastAsia="Yu Gothic"/>
                </w:rPr>
                <w:delText>Message Type</w:delText>
              </w:r>
            </w:del>
          </w:p>
        </w:tc>
        <w:tc>
          <w:tcPr>
            <w:tcW w:w="2382" w:type="dxa"/>
          </w:tcPr>
          <w:p w14:paraId="77EBF086" w14:textId="4BA3933B" w:rsidR="00784A32" w:rsidRPr="0015688A" w:rsidDel="00D05B66" w:rsidRDefault="00784A32" w:rsidP="00354887">
            <w:pPr>
              <w:pStyle w:val="TAL"/>
              <w:keepNext w:val="0"/>
              <w:keepLines w:val="0"/>
              <w:widowControl w:val="0"/>
              <w:rPr>
                <w:del w:id="285" w:author="Kahn, Jason D. (Fed)" w:date="2021-08-24T17:00:00Z"/>
                <w:rFonts w:eastAsia="Yu Gothic"/>
              </w:rPr>
            </w:pPr>
          </w:p>
        </w:tc>
        <w:tc>
          <w:tcPr>
            <w:tcW w:w="2254" w:type="dxa"/>
          </w:tcPr>
          <w:p w14:paraId="31774DCD" w14:textId="5D540B3C" w:rsidR="00784A32" w:rsidRPr="0015688A" w:rsidDel="00D05B66" w:rsidRDefault="00784A32" w:rsidP="00354887">
            <w:pPr>
              <w:pStyle w:val="TAL"/>
              <w:keepNext w:val="0"/>
              <w:keepLines w:val="0"/>
              <w:widowControl w:val="0"/>
              <w:rPr>
                <w:del w:id="286" w:author="Kahn, Jason D. (Fed)" w:date="2021-08-24T17:00:00Z"/>
                <w:rFonts w:eastAsia="MS PGothic"/>
              </w:rPr>
            </w:pPr>
          </w:p>
        </w:tc>
        <w:tc>
          <w:tcPr>
            <w:tcW w:w="1322" w:type="dxa"/>
          </w:tcPr>
          <w:p w14:paraId="48F07489" w14:textId="7C3FDD9A" w:rsidR="00784A32" w:rsidRPr="0015688A" w:rsidDel="00D05B66" w:rsidRDefault="00784A32" w:rsidP="00354887">
            <w:pPr>
              <w:pStyle w:val="TAL"/>
              <w:keepNext w:val="0"/>
              <w:keepLines w:val="0"/>
              <w:widowControl w:val="0"/>
              <w:rPr>
                <w:del w:id="287" w:author="Kahn, Jason D. (Fed)" w:date="2021-08-24T17:00:00Z"/>
                <w:rFonts w:eastAsia="Yu Gothic"/>
              </w:rPr>
            </w:pPr>
          </w:p>
        </w:tc>
        <w:tc>
          <w:tcPr>
            <w:tcW w:w="1192" w:type="dxa"/>
          </w:tcPr>
          <w:p w14:paraId="4BB3750D" w14:textId="392550DC" w:rsidR="00784A32" w:rsidRPr="0015688A" w:rsidDel="00D05B66" w:rsidRDefault="00784A32" w:rsidP="00354887">
            <w:pPr>
              <w:pStyle w:val="TAL"/>
              <w:keepNext w:val="0"/>
              <w:keepLines w:val="0"/>
              <w:widowControl w:val="0"/>
              <w:rPr>
                <w:del w:id="288" w:author="Kahn, Jason D. (Fed)" w:date="2021-08-24T17:00:00Z"/>
                <w:rFonts w:eastAsia="Yu Gothic"/>
              </w:rPr>
            </w:pPr>
          </w:p>
        </w:tc>
      </w:tr>
      <w:tr w:rsidR="00784A32" w:rsidRPr="0015688A" w:rsidDel="00D05B66" w14:paraId="735CFF32" w14:textId="43A6FCD1" w:rsidTr="00354887">
        <w:trPr>
          <w:tblHeader/>
          <w:jc w:val="center"/>
          <w:del w:id="289" w:author="Kahn, Jason D. (Fed)" w:date="2021-08-24T17:00:00Z"/>
        </w:trPr>
        <w:tc>
          <w:tcPr>
            <w:tcW w:w="2381" w:type="dxa"/>
          </w:tcPr>
          <w:p w14:paraId="58073685" w14:textId="0462C5FC" w:rsidR="00784A32" w:rsidRPr="0015688A" w:rsidDel="00D05B66" w:rsidRDefault="00784A32" w:rsidP="00354887">
            <w:pPr>
              <w:pStyle w:val="TAL"/>
              <w:keepNext w:val="0"/>
              <w:keepLines w:val="0"/>
              <w:widowControl w:val="0"/>
              <w:rPr>
                <w:del w:id="290" w:author="Kahn, Jason D. (Fed)" w:date="2021-08-24T17:00:00Z"/>
                <w:rFonts w:eastAsia="Yu Gothic"/>
              </w:rPr>
            </w:pPr>
            <w:del w:id="291" w:author="Kahn, Jason D. (Fed)" w:date="2021-08-24T17:00:00Z">
              <w:r w:rsidRPr="0015688A" w:rsidDel="00D05B66">
                <w:rPr>
                  <w:rFonts w:eastAsia="Yu Gothic"/>
                </w:rPr>
                <w:delText xml:space="preserve">  Message Type</w:delText>
              </w:r>
            </w:del>
          </w:p>
        </w:tc>
        <w:tc>
          <w:tcPr>
            <w:tcW w:w="2382" w:type="dxa"/>
          </w:tcPr>
          <w:p w14:paraId="27C37AD6" w14:textId="504D13E5" w:rsidR="00784A32" w:rsidRPr="0015688A" w:rsidDel="00D05B66" w:rsidRDefault="00784A32" w:rsidP="00354887">
            <w:pPr>
              <w:pStyle w:val="TAL"/>
              <w:keepNext w:val="0"/>
              <w:keepLines w:val="0"/>
              <w:widowControl w:val="0"/>
              <w:rPr>
                <w:del w:id="292" w:author="Kahn, Jason D. (Fed)" w:date="2021-08-24T17:00:00Z"/>
                <w:rFonts w:eastAsia="Yu Gothic"/>
              </w:rPr>
            </w:pPr>
            <w:del w:id="293" w:author="Kahn, Jason D. (Fed)" w:date="2021-08-24T17:00:00Z">
              <w:r w:rsidRPr="0015688A" w:rsidDel="00D05B66">
                <w:rPr>
                  <w:rFonts w:eastAsia="Yu Gothic"/>
                </w:rPr>
                <w:delText>'00010000'</w:delText>
              </w:r>
            </w:del>
          </w:p>
        </w:tc>
        <w:tc>
          <w:tcPr>
            <w:tcW w:w="2254" w:type="dxa"/>
          </w:tcPr>
          <w:p w14:paraId="114C3A83" w14:textId="10E4DF68" w:rsidR="00784A32" w:rsidRPr="0015688A" w:rsidDel="00D05B66" w:rsidRDefault="00784A32" w:rsidP="00354887">
            <w:pPr>
              <w:pStyle w:val="TAL"/>
              <w:keepNext w:val="0"/>
              <w:keepLines w:val="0"/>
              <w:widowControl w:val="0"/>
              <w:rPr>
                <w:del w:id="294" w:author="Kahn, Jason D. (Fed)" w:date="2021-08-24T17:00:00Z"/>
                <w:rFonts w:eastAsia="MS PGothic"/>
              </w:rPr>
            </w:pPr>
            <w:del w:id="295" w:author="Kahn, Jason D. (Fed)" w:date="2021-08-24T17:00:00Z">
              <w:r w:rsidRPr="0015688A" w:rsidDel="00D05B66">
                <w:rPr>
                  <w:rFonts w:eastAsia="MS PGothic"/>
                </w:rPr>
                <w:delText>Transmission Control Ack message for Transmission Granted message which requested acknowledgment.</w:delText>
              </w:r>
            </w:del>
          </w:p>
        </w:tc>
        <w:tc>
          <w:tcPr>
            <w:tcW w:w="1322" w:type="dxa"/>
          </w:tcPr>
          <w:p w14:paraId="346D741B" w14:textId="375B4810" w:rsidR="00784A32" w:rsidRPr="0015688A" w:rsidDel="00D05B66" w:rsidRDefault="00784A32" w:rsidP="00354887">
            <w:pPr>
              <w:pStyle w:val="TAL"/>
              <w:keepNext w:val="0"/>
              <w:keepLines w:val="0"/>
              <w:widowControl w:val="0"/>
              <w:rPr>
                <w:del w:id="296" w:author="Kahn, Jason D. (Fed)" w:date="2021-08-24T17:00:00Z"/>
                <w:rFonts w:eastAsia="Yu Gothic"/>
              </w:rPr>
            </w:pPr>
          </w:p>
        </w:tc>
        <w:tc>
          <w:tcPr>
            <w:tcW w:w="1192" w:type="dxa"/>
          </w:tcPr>
          <w:p w14:paraId="660BF258" w14:textId="43E858E4" w:rsidR="00784A32" w:rsidRPr="0015688A" w:rsidDel="00D05B66" w:rsidRDefault="00784A32" w:rsidP="00354887">
            <w:pPr>
              <w:pStyle w:val="TAL"/>
              <w:keepNext w:val="0"/>
              <w:keepLines w:val="0"/>
              <w:widowControl w:val="0"/>
              <w:rPr>
                <w:del w:id="297" w:author="Kahn, Jason D. (Fed)" w:date="2021-08-24T17:00:00Z"/>
                <w:rFonts w:eastAsia="Yu Gothic"/>
              </w:rPr>
            </w:pPr>
          </w:p>
        </w:tc>
      </w:tr>
    </w:tbl>
    <w:p w14:paraId="51B70A36" w14:textId="77777777" w:rsidR="00784A32" w:rsidRPr="0015688A" w:rsidRDefault="00784A32" w:rsidP="00784A32"/>
    <w:p w14:paraId="760FACEE" w14:textId="77777777" w:rsidR="00784A32" w:rsidRPr="0015688A" w:rsidRDefault="00784A32" w:rsidP="00784A32">
      <w:pPr>
        <w:pStyle w:val="TH"/>
      </w:pPr>
      <w:r w:rsidRPr="0015688A">
        <w:t>Table 6.1.2.2.3.3-13: SIP re_INVITE (Step 18, 34,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15688A" w14:paraId="4ABC57B6" w14:textId="77777777" w:rsidTr="00354887">
        <w:trPr>
          <w:tblHeader/>
          <w:jc w:val="center"/>
        </w:trPr>
        <w:tc>
          <w:tcPr>
            <w:tcW w:w="9504" w:type="dxa"/>
            <w:gridSpan w:val="5"/>
          </w:tcPr>
          <w:p w14:paraId="526A1534" w14:textId="77777777" w:rsidR="00784A32" w:rsidRPr="0015688A" w:rsidRDefault="00784A32" w:rsidP="00354887">
            <w:pPr>
              <w:pStyle w:val="TAL"/>
              <w:keepLines w:val="0"/>
              <w:widowControl w:val="0"/>
            </w:pPr>
            <w:r w:rsidRPr="0015688A">
              <w:t>Derivation Path: TS 36.579-1 [2], Table 5.5.2.5.1-1, condition MCVIDEO, GROUP-CALL</w:t>
            </w:r>
          </w:p>
        </w:tc>
      </w:tr>
      <w:tr w:rsidR="00784A32" w:rsidRPr="0015688A" w14:paraId="1278EC95" w14:textId="77777777" w:rsidTr="00354887">
        <w:trPr>
          <w:tblHeader/>
          <w:jc w:val="center"/>
        </w:trPr>
        <w:tc>
          <w:tcPr>
            <w:tcW w:w="2934" w:type="dxa"/>
          </w:tcPr>
          <w:p w14:paraId="367DC991" w14:textId="77777777" w:rsidR="00784A32" w:rsidRPr="0015688A" w:rsidRDefault="00784A32" w:rsidP="00354887">
            <w:pPr>
              <w:pStyle w:val="TAH"/>
              <w:keepLines w:val="0"/>
              <w:widowControl w:val="0"/>
            </w:pPr>
            <w:r w:rsidRPr="0015688A">
              <w:t>Information Element</w:t>
            </w:r>
          </w:p>
        </w:tc>
        <w:tc>
          <w:tcPr>
            <w:tcW w:w="1800" w:type="dxa"/>
          </w:tcPr>
          <w:p w14:paraId="12AAA176" w14:textId="77777777" w:rsidR="00784A32" w:rsidRPr="0015688A" w:rsidRDefault="00784A32" w:rsidP="00354887">
            <w:pPr>
              <w:pStyle w:val="TAH"/>
              <w:keepLines w:val="0"/>
              <w:widowControl w:val="0"/>
            </w:pPr>
            <w:r w:rsidRPr="0015688A">
              <w:t>Value/remark</w:t>
            </w:r>
          </w:p>
        </w:tc>
        <w:tc>
          <w:tcPr>
            <w:tcW w:w="2160" w:type="dxa"/>
            <w:tcBorders>
              <w:bottom w:val="single" w:sz="4" w:space="0" w:color="auto"/>
            </w:tcBorders>
          </w:tcPr>
          <w:p w14:paraId="3700E0EB" w14:textId="77777777" w:rsidR="00784A32" w:rsidRPr="0015688A" w:rsidRDefault="00784A32" w:rsidP="00354887">
            <w:pPr>
              <w:pStyle w:val="TAH"/>
              <w:keepLines w:val="0"/>
              <w:widowControl w:val="0"/>
            </w:pPr>
            <w:r w:rsidRPr="0015688A">
              <w:t>Comment</w:t>
            </w:r>
          </w:p>
        </w:tc>
        <w:tc>
          <w:tcPr>
            <w:tcW w:w="1440" w:type="dxa"/>
          </w:tcPr>
          <w:p w14:paraId="37C161ED" w14:textId="77777777" w:rsidR="00784A32" w:rsidRPr="0015688A" w:rsidRDefault="00784A32" w:rsidP="00354887">
            <w:pPr>
              <w:pStyle w:val="TAH"/>
              <w:keepLines w:val="0"/>
              <w:widowControl w:val="0"/>
            </w:pPr>
            <w:r w:rsidRPr="0015688A">
              <w:t>Reference</w:t>
            </w:r>
          </w:p>
        </w:tc>
        <w:tc>
          <w:tcPr>
            <w:tcW w:w="1170" w:type="dxa"/>
          </w:tcPr>
          <w:p w14:paraId="10D690AD" w14:textId="77777777" w:rsidR="00784A32" w:rsidRPr="0015688A" w:rsidRDefault="00784A32" w:rsidP="00354887">
            <w:pPr>
              <w:pStyle w:val="TAH"/>
              <w:keepLines w:val="0"/>
              <w:widowControl w:val="0"/>
            </w:pPr>
            <w:r w:rsidRPr="0015688A">
              <w:t>Condition</w:t>
            </w:r>
          </w:p>
        </w:tc>
      </w:tr>
      <w:tr w:rsidR="00784A32" w:rsidRPr="0015688A" w14:paraId="31F77FA2" w14:textId="77777777" w:rsidTr="00354887">
        <w:trPr>
          <w:jc w:val="center"/>
        </w:trPr>
        <w:tc>
          <w:tcPr>
            <w:tcW w:w="2934" w:type="dxa"/>
            <w:vAlign w:val="center"/>
          </w:tcPr>
          <w:p w14:paraId="4418B84A" w14:textId="77777777" w:rsidR="00784A32" w:rsidRPr="0015688A" w:rsidRDefault="00784A32" w:rsidP="00354887">
            <w:pPr>
              <w:pStyle w:val="TAL"/>
              <w:keepLines w:val="0"/>
              <w:widowControl w:val="0"/>
              <w:rPr>
                <w:b/>
                <w:bCs/>
              </w:rPr>
            </w:pPr>
            <w:r w:rsidRPr="0015688A">
              <w:rPr>
                <w:b/>
                <w:bCs/>
              </w:rPr>
              <w:t>Message-body</w:t>
            </w:r>
          </w:p>
        </w:tc>
        <w:tc>
          <w:tcPr>
            <w:tcW w:w="1800" w:type="dxa"/>
          </w:tcPr>
          <w:p w14:paraId="0362D683" w14:textId="77777777" w:rsidR="00784A32" w:rsidRPr="0015688A" w:rsidRDefault="00784A32" w:rsidP="00354887">
            <w:pPr>
              <w:pStyle w:val="TAL"/>
              <w:keepLines w:val="0"/>
              <w:widowControl w:val="0"/>
            </w:pPr>
          </w:p>
        </w:tc>
        <w:tc>
          <w:tcPr>
            <w:tcW w:w="2160" w:type="dxa"/>
            <w:tcBorders>
              <w:top w:val="single" w:sz="4" w:space="0" w:color="auto"/>
              <w:bottom w:val="single" w:sz="4" w:space="0" w:color="auto"/>
            </w:tcBorders>
          </w:tcPr>
          <w:p w14:paraId="01CC1B16" w14:textId="77777777" w:rsidR="00784A32" w:rsidRPr="0015688A" w:rsidRDefault="00784A32" w:rsidP="00354887">
            <w:pPr>
              <w:pStyle w:val="TAL"/>
              <w:keepLines w:val="0"/>
              <w:widowControl w:val="0"/>
            </w:pPr>
          </w:p>
        </w:tc>
        <w:tc>
          <w:tcPr>
            <w:tcW w:w="1440" w:type="dxa"/>
          </w:tcPr>
          <w:p w14:paraId="0E37D703" w14:textId="77777777" w:rsidR="00784A32" w:rsidRPr="0015688A" w:rsidRDefault="00784A32" w:rsidP="00354887">
            <w:pPr>
              <w:pStyle w:val="TAL"/>
              <w:keepLines w:val="0"/>
              <w:widowControl w:val="0"/>
            </w:pPr>
          </w:p>
        </w:tc>
        <w:tc>
          <w:tcPr>
            <w:tcW w:w="1170" w:type="dxa"/>
            <w:vAlign w:val="bottom"/>
          </w:tcPr>
          <w:p w14:paraId="0F405487" w14:textId="77777777" w:rsidR="00784A32" w:rsidRPr="0015688A" w:rsidRDefault="00784A32" w:rsidP="00354887">
            <w:pPr>
              <w:pStyle w:val="TAL"/>
              <w:keepLines w:val="0"/>
              <w:widowControl w:val="0"/>
            </w:pPr>
          </w:p>
        </w:tc>
      </w:tr>
      <w:tr w:rsidR="00784A32" w:rsidRPr="0015688A" w14:paraId="3851B945" w14:textId="77777777" w:rsidTr="00354887">
        <w:trPr>
          <w:jc w:val="center"/>
        </w:trPr>
        <w:tc>
          <w:tcPr>
            <w:tcW w:w="2934" w:type="dxa"/>
            <w:shd w:val="clear" w:color="auto" w:fill="auto"/>
            <w:vAlign w:val="center"/>
          </w:tcPr>
          <w:p w14:paraId="7EE8335A" w14:textId="77777777" w:rsidR="00784A32" w:rsidRPr="0015688A" w:rsidRDefault="00784A32" w:rsidP="00354887">
            <w:pPr>
              <w:pStyle w:val="TAL"/>
              <w:keepLines w:val="0"/>
              <w:widowControl w:val="0"/>
            </w:pPr>
            <w:r w:rsidRPr="0015688A">
              <w:t xml:space="preserve">  MIME body part</w:t>
            </w:r>
          </w:p>
        </w:tc>
        <w:tc>
          <w:tcPr>
            <w:tcW w:w="1800" w:type="dxa"/>
            <w:shd w:val="clear" w:color="auto" w:fill="auto"/>
            <w:vAlign w:val="center"/>
          </w:tcPr>
          <w:p w14:paraId="2D070B2B" w14:textId="77777777" w:rsidR="00784A32" w:rsidRPr="0015688A" w:rsidRDefault="00784A32" w:rsidP="00354887">
            <w:pPr>
              <w:pStyle w:val="TAL"/>
              <w:keepLines w:val="0"/>
              <w:widowControl w:val="0"/>
            </w:pPr>
          </w:p>
        </w:tc>
        <w:tc>
          <w:tcPr>
            <w:tcW w:w="2160" w:type="dxa"/>
            <w:tcBorders>
              <w:top w:val="single" w:sz="4" w:space="0" w:color="auto"/>
              <w:bottom w:val="single" w:sz="4" w:space="0" w:color="auto"/>
            </w:tcBorders>
            <w:shd w:val="clear" w:color="auto" w:fill="auto"/>
          </w:tcPr>
          <w:p w14:paraId="024433B0" w14:textId="77777777" w:rsidR="00784A32" w:rsidRPr="0015688A" w:rsidRDefault="00784A32" w:rsidP="00354887">
            <w:pPr>
              <w:pStyle w:val="TAL"/>
              <w:keepLines w:val="0"/>
              <w:widowControl w:val="0"/>
            </w:pPr>
            <w:r w:rsidRPr="0015688A">
              <w:t>MCVideo Info</w:t>
            </w:r>
          </w:p>
        </w:tc>
        <w:tc>
          <w:tcPr>
            <w:tcW w:w="1440" w:type="dxa"/>
            <w:shd w:val="clear" w:color="auto" w:fill="auto"/>
          </w:tcPr>
          <w:p w14:paraId="0D7F89DC" w14:textId="77777777" w:rsidR="00784A32" w:rsidRPr="0015688A" w:rsidRDefault="00784A32" w:rsidP="00354887">
            <w:pPr>
              <w:pStyle w:val="TAL"/>
              <w:keepLines w:val="0"/>
              <w:widowControl w:val="0"/>
            </w:pPr>
          </w:p>
        </w:tc>
        <w:tc>
          <w:tcPr>
            <w:tcW w:w="1170" w:type="dxa"/>
            <w:shd w:val="clear" w:color="auto" w:fill="auto"/>
            <w:vAlign w:val="bottom"/>
          </w:tcPr>
          <w:p w14:paraId="70D862C3" w14:textId="77777777" w:rsidR="00784A32" w:rsidRPr="0015688A" w:rsidRDefault="00784A32" w:rsidP="00354887">
            <w:pPr>
              <w:pStyle w:val="TAL"/>
              <w:keepLines w:val="0"/>
              <w:widowControl w:val="0"/>
            </w:pPr>
          </w:p>
        </w:tc>
      </w:tr>
      <w:tr w:rsidR="00784A32" w:rsidRPr="0015688A" w14:paraId="62CB0BFB" w14:textId="77777777" w:rsidTr="00354887">
        <w:trPr>
          <w:jc w:val="center"/>
        </w:trPr>
        <w:tc>
          <w:tcPr>
            <w:tcW w:w="2934" w:type="dxa"/>
            <w:shd w:val="clear" w:color="auto" w:fill="auto"/>
            <w:vAlign w:val="center"/>
          </w:tcPr>
          <w:p w14:paraId="323D4B3B" w14:textId="77777777" w:rsidR="00784A32" w:rsidRPr="0015688A" w:rsidRDefault="00784A32" w:rsidP="00354887">
            <w:pPr>
              <w:pStyle w:val="TAL"/>
              <w:keepNext w:val="0"/>
              <w:keepLines w:val="0"/>
              <w:widowControl w:val="0"/>
            </w:pPr>
            <w:r w:rsidRPr="0015688A">
              <w:t xml:space="preserve">    MIME-part-headers</w:t>
            </w:r>
          </w:p>
        </w:tc>
        <w:tc>
          <w:tcPr>
            <w:tcW w:w="1800" w:type="dxa"/>
            <w:shd w:val="clear" w:color="auto" w:fill="auto"/>
            <w:vAlign w:val="center"/>
          </w:tcPr>
          <w:p w14:paraId="747BF4FD" w14:textId="77777777" w:rsidR="00784A32" w:rsidRPr="0015688A"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527296F4" w14:textId="77777777" w:rsidR="00784A32" w:rsidRPr="0015688A" w:rsidRDefault="00784A32" w:rsidP="00354887">
            <w:pPr>
              <w:pStyle w:val="TAL"/>
              <w:keepNext w:val="0"/>
              <w:keepLines w:val="0"/>
              <w:widowControl w:val="0"/>
            </w:pPr>
          </w:p>
        </w:tc>
        <w:tc>
          <w:tcPr>
            <w:tcW w:w="1440" w:type="dxa"/>
            <w:shd w:val="clear" w:color="auto" w:fill="auto"/>
          </w:tcPr>
          <w:p w14:paraId="1115F106" w14:textId="77777777" w:rsidR="00784A32" w:rsidRPr="0015688A" w:rsidRDefault="00784A32" w:rsidP="00354887">
            <w:pPr>
              <w:pStyle w:val="TAL"/>
              <w:keepNext w:val="0"/>
              <w:keepLines w:val="0"/>
              <w:widowControl w:val="0"/>
            </w:pPr>
          </w:p>
        </w:tc>
        <w:tc>
          <w:tcPr>
            <w:tcW w:w="1170" w:type="dxa"/>
            <w:shd w:val="clear" w:color="auto" w:fill="auto"/>
            <w:vAlign w:val="bottom"/>
          </w:tcPr>
          <w:p w14:paraId="11CC399E" w14:textId="77777777" w:rsidR="00784A32" w:rsidRPr="0015688A" w:rsidRDefault="00784A32" w:rsidP="00354887">
            <w:pPr>
              <w:pStyle w:val="TAL"/>
              <w:keepNext w:val="0"/>
              <w:keepLines w:val="0"/>
              <w:widowControl w:val="0"/>
            </w:pPr>
          </w:p>
        </w:tc>
      </w:tr>
      <w:tr w:rsidR="00784A32" w:rsidRPr="0015688A" w14:paraId="3A1B16BC" w14:textId="77777777" w:rsidTr="00354887">
        <w:trPr>
          <w:jc w:val="center"/>
        </w:trPr>
        <w:tc>
          <w:tcPr>
            <w:tcW w:w="2934" w:type="dxa"/>
            <w:shd w:val="clear" w:color="auto" w:fill="auto"/>
            <w:vAlign w:val="center"/>
          </w:tcPr>
          <w:p w14:paraId="2297951F" w14:textId="77777777" w:rsidR="00784A32" w:rsidRPr="0015688A" w:rsidRDefault="00784A32" w:rsidP="00354887">
            <w:pPr>
              <w:pStyle w:val="TAL"/>
              <w:keepNext w:val="0"/>
              <w:keepLines w:val="0"/>
              <w:widowControl w:val="0"/>
              <w:rPr>
                <w:b/>
              </w:rPr>
            </w:pPr>
            <w:r w:rsidRPr="0015688A">
              <w:rPr>
                <w:b/>
              </w:rPr>
              <w:t xml:space="preserve">      Content-Type</w:t>
            </w:r>
          </w:p>
        </w:tc>
        <w:tc>
          <w:tcPr>
            <w:tcW w:w="1800" w:type="dxa"/>
            <w:shd w:val="clear" w:color="auto" w:fill="auto"/>
          </w:tcPr>
          <w:p w14:paraId="2C40802F" w14:textId="77777777" w:rsidR="00784A32" w:rsidRPr="0015688A" w:rsidRDefault="00784A32" w:rsidP="00354887">
            <w:pPr>
              <w:pStyle w:val="TAL"/>
              <w:keepNext w:val="0"/>
              <w:keepLines w:val="0"/>
              <w:widowControl w:val="0"/>
            </w:pPr>
            <w:r w:rsidRPr="0015688A">
              <w:t>"application/vnd.3gpp.mcvideo-info+xml"</w:t>
            </w:r>
          </w:p>
        </w:tc>
        <w:tc>
          <w:tcPr>
            <w:tcW w:w="2160" w:type="dxa"/>
            <w:tcBorders>
              <w:top w:val="single" w:sz="4" w:space="0" w:color="auto"/>
              <w:bottom w:val="single" w:sz="4" w:space="0" w:color="auto"/>
            </w:tcBorders>
            <w:shd w:val="clear" w:color="auto" w:fill="auto"/>
          </w:tcPr>
          <w:p w14:paraId="41824E36" w14:textId="77777777" w:rsidR="00784A32" w:rsidRPr="0015688A" w:rsidRDefault="00784A32" w:rsidP="00354887">
            <w:pPr>
              <w:pStyle w:val="TAL"/>
              <w:keepNext w:val="0"/>
              <w:keepLines w:val="0"/>
              <w:widowControl w:val="0"/>
            </w:pPr>
          </w:p>
        </w:tc>
        <w:tc>
          <w:tcPr>
            <w:tcW w:w="1440" w:type="dxa"/>
            <w:shd w:val="clear" w:color="auto" w:fill="auto"/>
          </w:tcPr>
          <w:p w14:paraId="3EFF3DDE" w14:textId="77777777" w:rsidR="00784A32" w:rsidRPr="0015688A" w:rsidRDefault="00784A32" w:rsidP="00354887">
            <w:pPr>
              <w:pStyle w:val="TAL"/>
              <w:keepNext w:val="0"/>
              <w:keepLines w:val="0"/>
              <w:widowControl w:val="0"/>
            </w:pPr>
          </w:p>
        </w:tc>
        <w:tc>
          <w:tcPr>
            <w:tcW w:w="1170" w:type="dxa"/>
            <w:shd w:val="clear" w:color="auto" w:fill="auto"/>
            <w:vAlign w:val="bottom"/>
          </w:tcPr>
          <w:p w14:paraId="60F535BA" w14:textId="77777777" w:rsidR="00784A32" w:rsidRPr="0015688A" w:rsidRDefault="00784A32" w:rsidP="00354887">
            <w:pPr>
              <w:pStyle w:val="TAL"/>
              <w:keepNext w:val="0"/>
              <w:keepLines w:val="0"/>
              <w:widowControl w:val="0"/>
            </w:pPr>
          </w:p>
        </w:tc>
      </w:tr>
      <w:tr w:rsidR="00784A32" w:rsidRPr="0015688A" w14:paraId="451B86E2" w14:textId="77777777" w:rsidTr="00354887">
        <w:trPr>
          <w:jc w:val="center"/>
        </w:trPr>
        <w:tc>
          <w:tcPr>
            <w:tcW w:w="2934" w:type="dxa"/>
            <w:shd w:val="clear" w:color="auto" w:fill="auto"/>
            <w:vAlign w:val="center"/>
          </w:tcPr>
          <w:p w14:paraId="3C43EEEF" w14:textId="77777777" w:rsidR="00784A32" w:rsidRPr="0015688A" w:rsidRDefault="00784A32" w:rsidP="00354887">
            <w:pPr>
              <w:pStyle w:val="TAL"/>
              <w:keepNext w:val="0"/>
              <w:keepLines w:val="0"/>
              <w:widowControl w:val="0"/>
              <w:rPr>
                <w:b/>
              </w:rPr>
            </w:pPr>
            <w:r w:rsidRPr="0015688A">
              <w:t xml:space="preserve">    MIME-part-body</w:t>
            </w:r>
          </w:p>
        </w:tc>
        <w:tc>
          <w:tcPr>
            <w:tcW w:w="1800" w:type="dxa"/>
            <w:shd w:val="clear" w:color="auto" w:fill="auto"/>
          </w:tcPr>
          <w:p w14:paraId="153208FD" w14:textId="77777777" w:rsidR="00784A32" w:rsidRPr="0015688A" w:rsidRDefault="00784A32" w:rsidP="00354887">
            <w:pPr>
              <w:pStyle w:val="TAL"/>
              <w:keepNext w:val="0"/>
              <w:keepLines w:val="0"/>
              <w:widowControl w:val="0"/>
            </w:pPr>
            <w:r w:rsidRPr="0015688A">
              <w:t>MCVideo-Info as described in Table 6.1.2.2.3.3-2</w:t>
            </w:r>
          </w:p>
        </w:tc>
        <w:tc>
          <w:tcPr>
            <w:tcW w:w="2160" w:type="dxa"/>
            <w:tcBorders>
              <w:top w:val="single" w:sz="4" w:space="0" w:color="auto"/>
              <w:bottom w:val="single" w:sz="4" w:space="0" w:color="auto"/>
            </w:tcBorders>
            <w:shd w:val="clear" w:color="auto" w:fill="auto"/>
          </w:tcPr>
          <w:p w14:paraId="3B8F944C" w14:textId="77777777" w:rsidR="00784A32" w:rsidRPr="0015688A" w:rsidRDefault="00784A32" w:rsidP="00354887">
            <w:pPr>
              <w:pStyle w:val="TAL"/>
              <w:keepNext w:val="0"/>
              <w:keepLines w:val="0"/>
              <w:widowControl w:val="0"/>
            </w:pPr>
          </w:p>
        </w:tc>
        <w:tc>
          <w:tcPr>
            <w:tcW w:w="1440" w:type="dxa"/>
            <w:shd w:val="clear" w:color="auto" w:fill="auto"/>
          </w:tcPr>
          <w:p w14:paraId="0E38FEE7" w14:textId="77777777" w:rsidR="00784A32" w:rsidRPr="0015688A" w:rsidRDefault="00784A32" w:rsidP="00354887">
            <w:pPr>
              <w:pStyle w:val="TAL"/>
              <w:keepNext w:val="0"/>
              <w:keepLines w:val="0"/>
              <w:widowControl w:val="0"/>
            </w:pPr>
          </w:p>
        </w:tc>
        <w:tc>
          <w:tcPr>
            <w:tcW w:w="1170" w:type="dxa"/>
            <w:shd w:val="clear" w:color="auto" w:fill="auto"/>
            <w:vAlign w:val="bottom"/>
          </w:tcPr>
          <w:p w14:paraId="3B97AED9" w14:textId="77777777" w:rsidR="00784A32" w:rsidRPr="0015688A" w:rsidRDefault="00784A32" w:rsidP="00354887">
            <w:pPr>
              <w:pStyle w:val="TAL"/>
              <w:keepNext w:val="0"/>
              <w:keepLines w:val="0"/>
              <w:widowControl w:val="0"/>
            </w:pPr>
          </w:p>
        </w:tc>
      </w:tr>
    </w:tbl>
    <w:p w14:paraId="4C1273F4" w14:textId="77777777" w:rsidR="00784A32" w:rsidRPr="0015688A" w:rsidRDefault="00784A32" w:rsidP="00784A32">
      <w:pPr>
        <w:widowControl w:val="0"/>
      </w:pPr>
    </w:p>
    <w:p w14:paraId="7AF72809" w14:textId="77777777" w:rsidR="00784A32" w:rsidRPr="0015688A" w:rsidRDefault="00784A32" w:rsidP="00784A32">
      <w:pPr>
        <w:pStyle w:val="TH"/>
      </w:pPr>
      <w:r w:rsidRPr="0015688A">
        <w:t>Table 6.1.2.2.3.3-14: Transmission Granted (Steps 22, 38,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15688A" w:rsidDel="00127C5D" w14:paraId="6C8F1739" w14:textId="77777777" w:rsidTr="00354887">
        <w:trPr>
          <w:tblHeader/>
          <w:jc w:val="center"/>
        </w:trPr>
        <w:tc>
          <w:tcPr>
            <w:tcW w:w="9531" w:type="dxa"/>
            <w:gridSpan w:val="5"/>
          </w:tcPr>
          <w:p w14:paraId="76C7DDA6" w14:textId="77777777" w:rsidR="00784A32" w:rsidRPr="0015688A" w:rsidDel="00127C5D" w:rsidRDefault="00784A32" w:rsidP="00354887">
            <w:pPr>
              <w:pStyle w:val="TAL"/>
              <w:keepNext w:val="0"/>
              <w:keepLines w:val="0"/>
              <w:widowControl w:val="0"/>
            </w:pPr>
            <w:r w:rsidRPr="0015688A">
              <w:t>Derivation Path: TS 36.579-1 [2], Table 5.5.11.2.1-1</w:t>
            </w:r>
          </w:p>
        </w:tc>
      </w:tr>
      <w:tr w:rsidR="00784A32" w:rsidRPr="0015688A" w:rsidDel="00127C5D" w14:paraId="3F51AA87" w14:textId="77777777" w:rsidTr="00354887">
        <w:trPr>
          <w:tblHeader/>
          <w:jc w:val="center"/>
        </w:trPr>
        <w:tc>
          <w:tcPr>
            <w:tcW w:w="2381" w:type="dxa"/>
          </w:tcPr>
          <w:p w14:paraId="487AD187" w14:textId="77777777" w:rsidR="00784A32" w:rsidRPr="0015688A" w:rsidDel="00127C5D" w:rsidRDefault="00784A32" w:rsidP="00354887">
            <w:pPr>
              <w:pStyle w:val="TAH"/>
            </w:pPr>
            <w:r w:rsidRPr="0015688A">
              <w:t>Information Element</w:t>
            </w:r>
          </w:p>
        </w:tc>
        <w:tc>
          <w:tcPr>
            <w:tcW w:w="2382" w:type="dxa"/>
          </w:tcPr>
          <w:p w14:paraId="2AC51092" w14:textId="77777777" w:rsidR="00784A32" w:rsidRPr="0015688A" w:rsidDel="00127C5D" w:rsidRDefault="00784A32" w:rsidP="00354887">
            <w:pPr>
              <w:pStyle w:val="TAH"/>
            </w:pPr>
            <w:r w:rsidRPr="0015688A">
              <w:t>Value/remark</w:t>
            </w:r>
          </w:p>
        </w:tc>
        <w:tc>
          <w:tcPr>
            <w:tcW w:w="2254" w:type="dxa"/>
          </w:tcPr>
          <w:p w14:paraId="6519736C" w14:textId="77777777" w:rsidR="00784A32" w:rsidRPr="0015688A" w:rsidDel="00127C5D" w:rsidRDefault="00784A32" w:rsidP="00354887">
            <w:pPr>
              <w:pStyle w:val="TAH"/>
            </w:pPr>
            <w:r w:rsidRPr="0015688A">
              <w:t>Comment</w:t>
            </w:r>
          </w:p>
        </w:tc>
        <w:tc>
          <w:tcPr>
            <w:tcW w:w="1322" w:type="dxa"/>
          </w:tcPr>
          <w:p w14:paraId="1C6DF3E4" w14:textId="77777777" w:rsidR="00784A32" w:rsidRPr="0015688A" w:rsidDel="00127C5D" w:rsidRDefault="00784A32" w:rsidP="00354887">
            <w:pPr>
              <w:pStyle w:val="TAH"/>
            </w:pPr>
            <w:r w:rsidRPr="0015688A">
              <w:t>Reference</w:t>
            </w:r>
          </w:p>
        </w:tc>
        <w:tc>
          <w:tcPr>
            <w:tcW w:w="1192" w:type="dxa"/>
          </w:tcPr>
          <w:p w14:paraId="41323CC2" w14:textId="77777777" w:rsidR="00784A32" w:rsidRPr="0015688A" w:rsidDel="00127C5D" w:rsidRDefault="00784A32" w:rsidP="00354887">
            <w:pPr>
              <w:pStyle w:val="TAH"/>
            </w:pPr>
            <w:r w:rsidRPr="0015688A">
              <w:t>Condition</w:t>
            </w:r>
          </w:p>
        </w:tc>
      </w:tr>
      <w:tr w:rsidR="00784A32" w:rsidRPr="0015688A" w14:paraId="17BABBBD"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3B07E4E5" w14:textId="77777777" w:rsidR="00784A32" w:rsidRPr="0015688A" w:rsidRDefault="00784A32" w:rsidP="00354887">
            <w:pPr>
              <w:pStyle w:val="TAL"/>
              <w:keepNext w:val="0"/>
              <w:keepLines w:val="0"/>
              <w:widowControl w:val="0"/>
            </w:pPr>
            <w:r w:rsidRPr="0015688A">
              <w:t>Transmission Indicator</w:t>
            </w:r>
          </w:p>
        </w:tc>
        <w:tc>
          <w:tcPr>
            <w:tcW w:w="2382" w:type="dxa"/>
            <w:tcBorders>
              <w:top w:val="single" w:sz="4" w:space="0" w:color="auto"/>
              <w:left w:val="single" w:sz="4" w:space="0" w:color="auto"/>
              <w:bottom w:val="single" w:sz="4" w:space="0" w:color="auto"/>
              <w:right w:val="single" w:sz="4" w:space="0" w:color="auto"/>
            </w:tcBorders>
          </w:tcPr>
          <w:p w14:paraId="38E4F597" w14:textId="77777777" w:rsidR="00784A32" w:rsidRPr="0015688A"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42AE77E0" w14:textId="77777777" w:rsidR="00784A32" w:rsidRPr="0015688A" w:rsidRDefault="00784A32" w:rsidP="00354887">
            <w:pPr>
              <w:pStyle w:val="TAL"/>
              <w:keepNext w:val="0"/>
              <w:keepLines w:val="0"/>
              <w:widowControl w:val="0"/>
            </w:pPr>
            <w:r w:rsidRPr="0015688A">
              <w:t>Length is 16 bits, A-P.</w:t>
            </w:r>
          </w:p>
        </w:tc>
        <w:tc>
          <w:tcPr>
            <w:tcW w:w="1322" w:type="dxa"/>
            <w:tcBorders>
              <w:top w:val="single" w:sz="4" w:space="0" w:color="auto"/>
              <w:left w:val="single" w:sz="4" w:space="0" w:color="auto"/>
              <w:bottom w:val="single" w:sz="4" w:space="0" w:color="auto"/>
              <w:right w:val="single" w:sz="4" w:space="0" w:color="auto"/>
            </w:tcBorders>
          </w:tcPr>
          <w:p w14:paraId="3A3993EF" w14:textId="77777777" w:rsidR="00784A32" w:rsidRPr="0015688A"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4DECFD35" w14:textId="77777777" w:rsidR="00784A32" w:rsidRPr="0015688A" w:rsidRDefault="00784A32" w:rsidP="00354887">
            <w:pPr>
              <w:pStyle w:val="TAL"/>
              <w:keepNext w:val="0"/>
              <w:keepLines w:val="0"/>
              <w:widowControl w:val="0"/>
            </w:pPr>
          </w:p>
        </w:tc>
      </w:tr>
      <w:tr w:rsidR="00784A32" w:rsidRPr="0015688A" w14:paraId="3CB418E7"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71C10132" w14:textId="77777777" w:rsidR="00784A32" w:rsidRPr="0015688A" w:rsidRDefault="00784A32" w:rsidP="00354887">
            <w:pPr>
              <w:pStyle w:val="TAL"/>
              <w:keepNext w:val="0"/>
              <w:keepLines w:val="0"/>
              <w:widowControl w:val="0"/>
            </w:pPr>
            <w:r w:rsidRPr="0015688A">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457DC91" w14:textId="77777777" w:rsidR="00784A32" w:rsidRPr="0015688A" w:rsidRDefault="00784A32" w:rsidP="00354887">
            <w:pPr>
              <w:pStyle w:val="TAL"/>
              <w:keepNext w:val="0"/>
              <w:keepLines w:val="0"/>
              <w:widowControl w:val="0"/>
            </w:pPr>
            <w:r w:rsidRPr="0015688A">
              <w:t>'1000000000000000'</w:t>
            </w:r>
          </w:p>
        </w:tc>
        <w:tc>
          <w:tcPr>
            <w:tcW w:w="2254" w:type="dxa"/>
            <w:tcBorders>
              <w:top w:val="single" w:sz="4" w:space="0" w:color="auto"/>
              <w:left w:val="single" w:sz="4" w:space="0" w:color="auto"/>
              <w:bottom w:val="single" w:sz="4" w:space="0" w:color="auto"/>
              <w:right w:val="single" w:sz="4" w:space="0" w:color="auto"/>
            </w:tcBorders>
          </w:tcPr>
          <w:p w14:paraId="09B574D4" w14:textId="77777777" w:rsidR="00784A32" w:rsidRPr="0015688A" w:rsidRDefault="00784A32" w:rsidP="00354887">
            <w:pPr>
              <w:pStyle w:val="TAL"/>
              <w:keepNext w:val="0"/>
              <w:keepLines w:val="0"/>
              <w:widowControl w:val="0"/>
            </w:pPr>
            <w:r w:rsidRPr="0015688A">
              <w:t>A = normal</w:t>
            </w:r>
          </w:p>
          <w:p w14:paraId="114FADCE" w14:textId="77777777" w:rsidR="00784A32" w:rsidRPr="0015688A"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38CB6192" w14:textId="77777777" w:rsidR="00784A32" w:rsidRPr="0015688A"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6D6AFE8B" w14:textId="77777777" w:rsidR="00784A32" w:rsidRPr="0015688A" w:rsidRDefault="00784A32" w:rsidP="00354887">
            <w:pPr>
              <w:pStyle w:val="TAL"/>
              <w:keepNext w:val="0"/>
              <w:keepLines w:val="0"/>
              <w:widowControl w:val="0"/>
            </w:pPr>
          </w:p>
        </w:tc>
      </w:tr>
    </w:tbl>
    <w:p w14:paraId="642C19E0" w14:textId="77777777" w:rsidR="00784A32" w:rsidRPr="0015688A" w:rsidRDefault="00784A32" w:rsidP="00784A32"/>
    <w:p w14:paraId="0AE99CEA" w14:textId="1CFF32FB" w:rsidR="00784A32" w:rsidRPr="0015688A" w:rsidRDefault="00784A32" w:rsidP="00784A32">
      <w:pPr>
        <w:pStyle w:val="TH"/>
      </w:pPr>
      <w:r w:rsidRPr="0015688A">
        <w:t xml:space="preserve">Table 6.1.2.2.3.3-15: </w:t>
      </w:r>
      <w:del w:id="298" w:author="Kahn, Jason D. (Fed)" w:date="2021-08-24T17:00:00Z">
        <w:r w:rsidRPr="0015688A" w:rsidDel="00D05B66">
          <w:delText>Transmission Control Ack (Step 24, 40, Table 6.1.2.2.3.2-1)</w:delText>
        </w:r>
      </w:del>
      <w:ins w:id="299" w:author="Kahn, Jason D. (Fed)" w:date="2021-08-24T17:00:00Z">
        <w:r w:rsidR="00D05B66" w:rsidRPr="0015688A">
          <w:t>VOID</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15688A" w:rsidDel="00D05B66" w14:paraId="02343F2F" w14:textId="57638633" w:rsidTr="00354887">
        <w:trPr>
          <w:tblHeader/>
          <w:jc w:val="center"/>
          <w:del w:id="300" w:author="Kahn, Jason D. (Fed)" w:date="2021-08-24T17:00:00Z"/>
        </w:trPr>
        <w:tc>
          <w:tcPr>
            <w:tcW w:w="9531" w:type="dxa"/>
            <w:gridSpan w:val="5"/>
          </w:tcPr>
          <w:p w14:paraId="3F357E1F" w14:textId="3EFBA7DC" w:rsidR="00784A32" w:rsidRPr="0015688A" w:rsidDel="00D05B66" w:rsidRDefault="00784A32" w:rsidP="00354887">
            <w:pPr>
              <w:pStyle w:val="TAL"/>
              <w:keepNext w:val="0"/>
              <w:keepLines w:val="0"/>
              <w:widowControl w:val="0"/>
              <w:rPr>
                <w:del w:id="301" w:author="Kahn, Jason D. (Fed)" w:date="2021-08-24T17:00:00Z"/>
              </w:rPr>
            </w:pPr>
            <w:del w:id="302" w:author="Kahn, Jason D. (Fed)" w:date="2021-08-24T17:00:00Z">
              <w:r w:rsidRPr="0015688A" w:rsidDel="00D05B66">
                <w:delText xml:space="preserve">Derivation Path: TS 36.579-1 [2], Table 5.5.11.3.5-1 </w:delText>
              </w:r>
            </w:del>
          </w:p>
        </w:tc>
      </w:tr>
      <w:tr w:rsidR="00784A32" w:rsidRPr="0015688A" w:rsidDel="00D05B66" w14:paraId="72B1C9D4" w14:textId="71F5AA95" w:rsidTr="00354887">
        <w:trPr>
          <w:tblHeader/>
          <w:jc w:val="center"/>
          <w:del w:id="303" w:author="Kahn, Jason D. (Fed)" w:date="2021-08-24T17:00:00Z"/>
        </w:trPr>
        <w:tc>
          <w:tcPr>
            <w:tcW w:w="2381" w:type="dxa"/>
          </w:tcPr>
          <w:p w14:paraId="2968B256" w14:textId="11329735" w:rsidR="00784A32" w:rsidRPr="0015688A" w:rsidDel="00D05B66" w:rsidRDefault="00784A32" w:rsidP="00354887">
            <w:pPr>
              <w:pStyle w:val="TAL"/>
              <w:keepNext w:val="0"/>
              <w:keepLines w:val="0"/>
              <w:widowControl w:val="0"/>
              <w:rPr>
                <w:del w:id="304" w:author="Kahn, Jason D. (Fed)" w:date="2021-08-24T17:00:00Z"/>
                <w:b/>
              </w:rPr>
            </w:pPr>
            <w:del w:id="305" w:author="Kahn, Jason D. (Fed)" w:date="2021-08-24T17:00:00Z">
              <w:r w:rsidRPr="0015688A" w:rsidDel="00D05B66">
                <w:rPr>
                  <w:b/>
                </w:rPr>
                <w:delText>Information Element</w:delText>
              </w:r>
            </w:del>
          </w:p>
        </w:tc>
        <w:tc>
          <w:tcPr>
            <w:tcW w:w="2382" w:type="dxa"/>
          </w:tcPr>
          <w:p w14:paraId="308E52EE" w14:textId="04C99F65" w:rsidR="00784A32" w:rsidRPr="0015688A" w:rsidDel="00D05B66" w:rsidRDefault="00784A32" w:rsidP="00354887">
            <w:pPr>
              <w:pStyle w:val="TAL"/>
              <w:keepNext w:val="0"/>
              <w:keepLines w:val="0"/>
              <w:widowControl w:val="0"/>
              <w:rPr>
                <w:del w:id="306" w:author="Kahn, Jason D. (Fed)" w:date="2021-08-24T17:00:00Z"/>
                <w:b/>
              </w:rPr>
            </w:pPr>
            <w:del w:id="307" w:author="Kahn, Jason D. (Fed)" w:date="2021-08-24T17:00:00Z">
              <w:r w:rsidRPr="0015688A" w:rsidDel="00D05B66">
                <w:rPr>
                  <w:b/>
                </w:rPr>
                <w:delText>Value/remark</w:delText>
              </w:r>
            </w:del>
          </w:p>
        </w:tc>
        <w:tc>
          <w:tcPr>
            <w:tcW w:w="2254" w:type="dxa"/>
          </w:tcPr>
          <w:p w14:paraId="5F103C17" w14:textId="536E3AC0" w:rsidR="00784A32" w:rsidRPr="0015688A" w:rsidDel="00D05B66" w:rsidRDefault="00784A32" w:rsidP="00354887">
            <w:pPr>
              <w:pStyle w:val="TAL"/>
              <w:keepNext w:val="0"/>
              <w:keepLines w:val="0"/>
              <w:widowControl w:val="0"/>
              <w:rPr>
                <w:del w:id="308" w:author="Kahn, Jason D. (Fed)" w:date="2021-08-24T17:00:00Z"/>
                <w:b/>
              </w:rPr>
            </w:pPr>
            <w:del w:id="309" w:author="Kahn, Jason D. (Fed)" w:date="2021-08-24T17:00:00Z">
              <w:r w:rsidRPr="0015688A" w:rsidDel="00D05B66">
                <w:rPr>
                  <w:b/>
                </w:rPr>
                <w:delText>Comment</w:delText>
              </w:r>
            </w:del>
          </w:p>
        </w:tc>
        <w:tc>
          <w:tcPr>
            <w:tcW w:w="1322" w:type="dxa"/>
          </w:tcPr>
          <w:p w14:paraId="0CDE3113" w14:textId="4F64DD96" w:rsidR="00784A32" w:rsidRPr="0015688A" w:rsidDel="00D05B66" w:rsidRDefault="00784A32" w:rsidP="00354887">
            <w:pPr>
              <w:pStyle w:val="TAL"/>
              <w:keepNext w:val="0"/>
              <w:keepLines w:val="0"/>
              <w:widowControl w:val="0"/>
              <w:rPr>
                <w:del w:id="310" w:author="Kahn, Jason D. (Fed)" w:date="2021-08-24T17:00:00Z"/>
                <w:b/>
              </w:rPr>
            </w:pPr>
            <w:del w:id="311" w:author="Kahn, Jason D. (Fed)" w:date="2021-08-24T17:00:00Z">
              <w:r w:rsidRPr="0015688A" w:rsidDel="00D05B66">
                <w:rPr>
                  <w:b/>
                </w:rPr>
                <w:delText>Reference</w:delText>
              </w:r>
            </w:del>
          </w:p>
        </w:tc>
        <w:tc>
          <w:tcPr>
            <w:tcW w:w="1192" w:type="dxa"/>
          </w:tcPr>
          <w:p w14:paraId="430D5CE6" w14:textId="67EC5E97" w:rsidR="00784A32" w:rsidRPr="0015688A" w:rsidDel="00D05B66" w:rsidRDefault="00784A32" w:rsidP="00354887">
            <w:pPr>
              <w:pStyle w:val="TAL"/>
              <w:keepNext w:val="0"/>
              <w:keepLines w:val="0"/>
              <w:widowControl w:val="0"/>
              <w:rPr>
                <w:del w:id="312" w:author="Kahn, Jason D. (Fed)" w:date="2021-08-24T17:00:00Z"/>
                <w:b/>
              </w:rPr>
            </w:pPr>
            <w:del w:id="313" w:author="Kahn, Jason D. (Fed)" w:date="2021-08-24T17:00:00Z">
              <w:r w:rsidRPr="0015688A" w:rsidDel="00D05B66">
                <w:rPr>
                  <w:b/>
                </w:rPr>
                <w:delText>Condition</w:delText>
              </w:r>
            </w:del>
          </w:p>
        </w:tc>
      </w:tr>
      <w:tr w:rsidR="00784A32" w:rsidRPr="0015688A" w:rsidDel="00D05B66" w14:paraId="79FE30BF" w14:textId="02BCA4F9" w:rsidTr="00354887">
        <w:trPr>
          <w:tblHeader/>
          <w:jc w:val="center"/>
          <w:del w:id="314" w:author="Kahn, Jason D. (Fed)" w:date="2021-08-24T17:00:00Z"/>
        </w:trPr>
        <w:tc>
          <w:tcPr>
            <w:tcW w:w="2381" w:type="dxa"/>
          </w:tcPr>
          <w:p w14:paraId="2998C7E6" w14:textId="626FBC59" w:rsidR="00784A32" w:rsidRPr="0015688A" w:rsidDel="00D05B66" w:rsidRDefault="00784A32" w:rsidP="00354887">
            <w:pPr>
              <w:pStyle w:val="TAL"/>
              <w:keepNext w:val="0"/>
              <w:keepLines w:val="0"/>
              <w:widowControl w:val="0"/>
              <w:rPr>
                <w:del w:id="315" w:author="Kahn, Jason D. (Fed)" w:date="2021-08-24T17:00:00Z"/>
                <w:rFonts w:eastAsia="Yu Gothic"/>
              </w:rPr>
            </w:pPr>
            <w:del w:id="316" w:author="Kahn, Jason D. (Fed)" w:date="2021-08-24T17:00:00Z">
              <w:r w:rsidRPr="0015688A" w:rsidDel="00D05B66">
                <w:rPr>
                  <w:rFonts w:eastAsia="Yu Gothic"/>
                </w:rPr>
                <w:delText>Message Type</w:delText>
              </w:r>
            </w:del>
          </w:p>
        </w:tc>
        <w:tc>
          <w:tcPr>
            <w:tcW w:w="2382" w:type="dxa"/>
          </w:tcPr>
          <w:p w14:paraId="65397C06" w14:textId="739989A8" w:rsidR="00784A32" w:rsidRPr="0015688A" w:rsidDel="00D05B66" w:rsidRDefault="00784A32" w:rsidP="00354887">
            <w:pPr>
              <w:pStyle w:val="TAL"/>
              <w:keepNext w:val="0"/>
              <w:keepLines w:val="0"/>
              <w:widowControl w:val="0"/>
              <w:rPr>
                <w:del w:id="317" w:author="Kahn, Jason D. (Fed)" w:date="2021-08-24T17:00:00Z"/>
                <w:rFonts w:eastAsia="Yu Gothic"/>
              </w:rPr>
            </w:pPr>
          </w:p>
        </w:tc>
        <w:tc>
          <w:tcPr>
            <w:tcW w:w="2254" w:type="dxa"/>
          </w:tcPr>
          <w:p w14:paraId="6957D83B" w14:textId="6442DE60" w:rsidR="00784A32" w:rsidRPr="0015688A" w:rsidDel="00D05B66" w:rsidRDefault="00784A32" w:rsidP="00354887">
            <w:pPr>
              <w:pStyle w:val="TAL"/>
              <w:keepNext w:val="0"/>
              <w:keepLines w:val="0"/>
              <w:widowControl w:val="0"/>
              <w:rPr>
                <w:del w:id="318" w:author="Kahn, Jason D. (Fed)" w:date="2021-08-24T17:00:00Z"/>
                <w:rFonts w:eastAsia="MS PGothic"/>
              </w:rPr>
            </w:pPr>
          </w:p>
        </w:tc>
        <w:tc>
          <w:tcPr>
            <w:tcW w:w="1322" w:type="dxa"/>
          </w:tcPr>
          <w:p w14:paraId="6A0F3868" w14:textId="7459FBE3" w:rsidR="00784A32" w:rsidRPr="0015688A" w:rsidDel="00D05B66" w:rsidRDefault="00784A32" w:rsidP="00354887">
            <w:pPr>
              <w:pStyle w:val="TAL"/>
              <w:keepNext w:val="0"/>
              <w:keepLines w:val="0"/>
              <w:widowControl w:val="0"/>
              <w:rPr>
                <w:del w:id="319" w:author="Kahn, Jason D. (Fed)" w:date="2021-08-24T17:00:00Z"/>
                <w:rFonts w:eastAsia="Yu Gothic"/>
              </w:rPr>
            </w:pPr>
          </w:p>
        </w:tc>
        <w:tc>
          <w:tcPr>
            <w:tcW w:w="1192" w:type="dxa"/>
          </w:tcPr>
          <w:p w14:paraId="64F3D9FA" w14:textId="3B212CB3" w:rsidR="00784A32" w:rsidRPr="0015688A" w:rsidDel="00D05B66" w:rsidRDefault="00784A32" w:rsidP="00354887">
            <w:pPr>
              <w:pStyle w:val="TAL"/>
              <w:keepNext w:val="0"/>
              <w:keepLines w:val="0"/>
              <w:widowControl w:val="0"/>
              <w:rPr>
                <w:del w:id="320" w:author="Kahn, Jason D. (Fed)" w:date="2021-08-24T17:00:00Z"/>
                <w:rFonts w:eastAsia="Yu Gothic"/>
              </w:rPr>
            </w:pPr>
          </w:p>
        </w:tc>
      </w:tr>
      <w:tr w:rsidR="00784A32" w:rsidRPr="0015688A" w:rsidDel="00D05B66" w14:paraId="064BCB5A" w14:textId="138352B5" w:rsidTr="00354887">
        <w:trPr>
          <w:tblHeader/>
          <w:jc w:val="center"/>
          <w:del w:id="321" w:author="Kahn, Jason D. (Fed)" w:date="2021-08-24T17:00:00Z"/>
        </w:trPr>
        <w:tc>
          <w:tcPr>
            <w:tcW w:w="2381" w:type="dxa"/>
          </w:tcPr>
          <w:p w14:paraId="27A102EE" w14:textId="31F586DE" w:rsidR="00784A32" w:rsidRPr="0015688A" w:rsidDel="00D05B66" w:rsidRDefault="00784A32" w:rsidP="00354887">
            <w:pPr>
              <w:pStyle w:val="TAL"/>
              <w:keepNext w:val="0"/>
              <w:keepLines w:val="0"/>
              <w:widowControl w:val="0"/>
              <w:rPr>
                <w:del w:id="322" w:author="Kahn, Jason D. (Fed)" w:date="2021-08-24T17:00:00Z"/>
                <w:rFonts w:eastAsia="Yu Gothic"/>
              </w:rPr>
            </w:pPr>
            <w:del w:id="323" w:author="Kahn, Jason D. (Fed)" w:date="2021-08-24T17:00:00Z">
              <w:r w:rsidRPr="0015688A" w:rsidDel="00D05B66">
                <w:rPr>
                  <w:rFonts w:eastAsia="Yu Gothic"/>
                </w:rPr>
                <w:delText xml:space="preserve">  Message Type</w:delText>
              </w:r>
            </w:del>
          </w:p>
        </w:tc>
        <w:tc>
          <w:tcPr>
            <w:tcW w:w="2382" w:type="dxa"/>
          </w:tcPr>
          <w:p w14:paraId="66FA1B88" w14:textId="49D2370D" w:rsidR="00784A32" w:rsidRPr="0015688A" w:rsidDel="00D05B66" w:rsidRDefault="00784A32" w:rsidP="00354887">
            <w:pPr>
              <w:pStyle w:val="TAL"/>
              <w:keepNext w:val="0"/>
              <w:keepLines w:val="0"/>
              <w:widowControl w:val="0"/>
              <w:rPr>
                <w:del w:id="324" w:author="Kahn, Jason D. (Fed)" w:date="2021-08-24T17:00:00Z"/>
                <w:rFonts w:eastAsia="Yu Gothic"/>
              </w:rPr>
            </w:pPr>
            <w:del w:id="325" w:author="Kahn, Jason D. (Fed)" w:date="2021-08-24T17:00:00Z">
              <w:r w:rsidRPr="0015688A" w:rsidDel="00D05B66">
                <w:rPr>
                  <w:rFonts w:eastAsia="Yu Gothic"/>
                </w:rPr>
                <w:delText>'00010000'</w:delText>
              </w:r>
            </w:del>
          </w:p>
        </w:tc>
        <w:tc>
          <w:tcPr>
            <w:tcW w:w="2254" w:type="dxa"/>
          </w:tcPr>
          <w:p w14:paraId="23FF1DA7" w14:textId="7C39AFE5" w:rsidR="00784A32" w:rsidRPr="0015688A" w:rsidDel="00D05B66" w:rsidRDefault="00784A32" w:rsidP="00354887">
            <w:pPr>
              <w:pStyle w:val="TAL"/>
              <w:keepNext w:val="0"/>
              <w:keepLines w:val="0"/>
              <w:widowControl w:val="0"/>
              <w:rPr>
                <w:del w:id="326" w:author="Kahn, Jason D. (Fed)" w:date="2021-08-24T17:00:00Z"/>
                <w:rFonts w:eastAsia="MS PGothic"/>
              </w:rPr>
            </w:pPr>
            <w:del w:id="327" w:author="Kahn, Jason D. (Fed)" w:date="2021-08-24T17:00:00Z">
              <w:r w:rsidRPr="0015688A" w:rsidDel="00D05B66">
                <w:rPr>
                  <w:rFonts w:eastAsia="MS PGothic"/>
                </w:rPr>
                <w:delText>Transmission Control Ack message for Transmission Granted message which requested acknowledgment.</w:delText>
              </w:r>
            </w:del>
          </w:p>
        </w:tc>
        <w:tc>
          <w:tcPr>
            <w:tcW w:w="1322" w:type="dxa"/>
          </w:tcPr>
          <w:p w14:paraId="0D216311" w14:textId="4C1DD6D5" w:rsidR="00784A32" w:rsidRPr="0015688A" w:rsidDel="00D05B66" w:rsidRDefault="00784A32" w:rsidP="00354887">
            <w:pPr>
              <w:pStyle w:val="TAL"/>
              <w:keepNext w:val="0"/>
              <w:keepLines w:val="0"/>
              <w:widowControl w:val="0"/>
              <w:rPr>
                <w:del w:id="328" w:author="Kahn, Jason D. (Fed)" w:date="2021-08-24T17:00:00Z"/>
                <w:rFonts w:eastAsia="Yu Gothic"/>
              </w:rPr>
            </w:pPr>
          </w:p>
        </w:tc>
        <w:tc>
          <w:tcPr>
            <w:tcW w:w="1192" w:type="dxa"/>
          </w:tcPr>
          <w:p w14:paraId="54E23D05" w14:textId="2FC77FEC" w:rsidR="00784A32" w:rsidRPr="0015688A" w:rsidDel="00D05B66" w:rsidRDefault="00784A32" w:rsidP="00354887">
            <w:pPr>
              <w:pStyle w:val="TAL"/>
              <w:keepNext w:val="0"/>
              <w:keepLines w:val="0"/>
              <w:widowControl w:val="0"/>
              <w:rPr>
                <w:del w:id="329" w:author="Kahn, Jason D. (Fed)" w:date="2021-08-24T17:00:00Z"/>
                <w:rFonts w:eastAsia="Yu Gothic"/>
              </w:rPr>
            </w:pPr>
          </w:p>
        </w:tc>
      </w:tr>
    </w:tbl>
    <w:p w14:paraId="24C4E9B4" w14:textId="77777777" w:rsidR="00784A32" w:rsidRPr="0015688A" w:rsidRDefault="00784A32" w:rsidP="00784A32"/>
    <w:p w14:paraId="31466619" w14:textId="77777777" w:rsidR="00784A32" w:rsidRPr="0015688A" w:rsidRDefault="00784A32" w:rsidP="00784A32">
      <w:pPr>
        <w:pStyle w:val="TH"/>
      </w:pPr>
      <w:r w:rsidRPr="0015688A">
        <w:lastRenderedPageBreak/>
        <w:t>Table 6.1.2.2.3.3-16: SIP re-INVITE (Step 26,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15688A" w14:paraId="296168A9" w14:textId="77777777" w:rsidTr="00354887">
        <w:trPr>
          <w:tblHeader/>
          <w:jc w:val="center"/>
        </w:trPr>
        <w:tc>
          <w:tcPr>
            <w:tcW w:w="9504" w:type="dxa"/>
            <w:gridSpan w:val="5"/>
          </w:tcPr>
          <w:p w14:paraId="74C7A066" w14:textId="77777777" w:rsidR="00784A32" w:rsidRPr="0015688A" w:rsidRDefault="00784A32" w:rsidP="00354887">
            <w:pPr>
              <w:pStyle w:val="TAL"/>
              <w:keepNext w:val="0"/>
              <w:keepLines w:val="0"/>
              <w:widowControl w:val="0"/>
            </w:pPr>
            <w:r w:rsidRPr="0015688A">
              <w:t>Derivation Path: TS 36.579-1 [2], Table 5.5.2.5.1-1, condition MCVIDEO, IMMPERIL-CALL</w:t>
            </w:r>
          </w:p>
        </w:tc>
      </w:tr>
      <w:tr w:rsidR="00784A32" w:rsidRPr="0015688A" w14:paraId="12E6315D" w14:textId="77777777" w:rsidTr="00354887">
        <w:trPr>
          <w:tblHeader/>
          <w:jc w:val="center"/>
        </w:trPr>
        <w:tc>
          <w:tcPr>
            <w:tcW w:w="2934" w:type="dxa"/>
          </w:tcPr>
          <w:p w14:paraId="18F8DBC3" w14:textId="77777777" w:rsidR="00784A32" w:rsidRPr="0015688A" w:rsidRDefault="00784A32" w:rsidP="00354887">
            <w:pPr>
              <w:pStyle w:val="TAH"/>
              <w:keepNext w:val="0"/>
              <w:keepLines w:val="0"/>
              <w:widowControl w:val="0"/>
            </w:pPr>
            <w:r w:rsidRPr="0015688A">
              <w:t>Information Element</w:t>
            </w:r>
          </w:p>
        </w:tc>
        <w:tc>
          <w:tcPr>
            <w:tcW w:w="1800" w:type="dxa"/>
          </w:tcPr>
          <w:p w14:paraId="1E137C71" w14:textId="77777777" w:rsidR="00784A32" w:rsidRPr="0015688A" w:rsidRDefault="00784A32" w:rsidP="00354887">
            <w:pPr>
              <w:pStyle w:val="TAH"/>
              <w:keepNext w:val="0"/>
              <w:keepLines w:val="0"/>
              <w:widowControl w:val="0"/>
            </w:pPr>
            <w:r w:rsidRPr="0015688A">
              <w:t>Value/remark</w:t>
            </w:r>
          </w:p>
        </w:tc>
        <w:tc>
          <w:tcPr>
            <w:tcW w:w="2160" w:type="dxa"/>
            <w:tcBorders>
              <w:bottom w:val="single" w:sz="4" w:space="0" w:color="auto"/>
            </w:tcBorders>
          </w:tcPr>
          <w:p w14:paraId="6C99C228" w14:textId="77777777" w:rsidR="00784A32" w:rsidRPr="0015688A" w:rsidRDefault="00784A32" w:rsidP="00354887">
            <w:pPr>
              <w:pStyle w:val="TAH"/>
              <w:keepNext w:val="0"/>
              <w:keepLines w:val="0"/>
              <w:widowControl w:val="0"/>
            </w:pPr>
            <w:r w:rsidRPr="0015688A">
              <w:t>Comment</w:t>
            </w:r>
          </w:p>
        </w:tc>
        <w:tc>
          <w:tcPr>
            <w:tcW w:w="1440" w:type="dxa"/>
          </w:tcPr>
          <w:p w14:paraId="61BA60D4" w14:textId="77777777" w:rsidR="00784A32" w:rsidRPr="0015688A" w:rsidRDefault="00784A32" w:rsidP="00354887">
            <w:pPr>
              <w:pStyle w:val="TAH"/>
              <w:keepNext w:val="0"/>
              <w:keepLines w:val="0"/>
              <w:widowControl w:val="0"/>
            </w:pPr>
            <w:r w:rsidRPr="0015688A">
              <w:t>Reference</w:t>
            </w:r>
          </w:p>
        </w:tc>
        <w:tc>
          <w:tcPr>
            <w:tcW w:w="1170" w:type="dxa"/>
          </w:tcPr>
          <w:p w14:paraId="46219F39" w14:textId="77777777" w:rsidR="00784A32" w:rsidRPr="0015688A" w:rsidRDefault="00784A32" w:rsidP="00354887">
            <w:pPr>
              <w:pStyle w:val="TAH"/>
              <w:keepNext w:val="0"/>
              <w:keepLines w:val="0"/>
              <w:widowControl w:val="0"/>
            </w:pPr>
            <w:r w:rsidRPr="0015688A">
              <w:t>Condition</w:t>
            </w:r>
          </w:p>
        </w:tc>
      </w:tr>
      <w:tr w:rsidR="00784A32" w:rsidRPr="0015688A" w14:paraId="1BC8F927" w14:textId="77777777" w:rsidTr="00354887">
        <w:trPr>
          <w:jc w:val="center"/>
        </w:trPr>
        <w:tc>
          <w:tcPr>
            <w:tcW w:w="2934" w:type="dxa"/>
            <w:vAlign w:val="center"/>
          </w:tcPr>
          <w:p w14:paraId="24008697" w14:textId="77777777" w:rsidR="00784A32" w:rsidRPr="0015688A" w:rsidRDefault="00784A32" w:rsidP="00354887">
            <w:pPr>
              <w:pStyle w:val="TAL"/>
              <w:keepNext w:val="0"/>
              <w:keepLines w:val="0"/>
              <w:widowControl w:val="0"/>
              <w:rPr>
                <w:b/>
                <w:bCs/>
              </w:rPr>
            </w:pPr>
            <w:r w:rsidRPr="0015688A">
              <w:rPr>
                <w:b/>
                <w:bCs/>
              </w:rPr>
              <w:t>Message-body</w:t>
            </w:r>
          </w:p>
        </w:tc>
        <w:tc>
          <w:tcPr>
            <w:tcW w:w="1800" w:type="dxa"/>
          </w:tcPr>
          <w:p w14:paraId="43382579" w14:textId="77777777" w:rsidR="00784A32" w:rsidRPr="0015688A" w:rsidRDefault="00784A32" w:rsidP="00354887">
            <w:pPr>
              <w:pStyle w:val="TAL"/>
              <w:keepNext w:val="0"/>
              <w:keepLines w:val="0"/>
              <w:widowControl w:val="0"/>
            </w:pPr>
          </w:p>
        </w:tc>
        <w:tc>
          <w:tcPr>
            <w:tcW w:w="2160" w:type="dxa"/>
            <w:tcBorders>
              <w:top w:val="single" w:sz="4" w:space="0" w:color="auto"/>
              <w:bottom w:val="single" w:sz="4" w:space="0" w:color="auto"/>
            </w:tcBorders>
          </w:tcPr>
          <w:p w14:paraId="5C026BE5" w14:textId="77777777" w:rsidR="00784A32" w:rsidRPr="0015688A" w:rsidRDefault="00784A32" w:rsidP="00354887">
            <w:pPr>
              <w:pStyle w:val="TAL"/>
              <w:keepNext w:val="0"/>
              <w:keepLines w:val="0"/>
              <w:widowControl w:val="0"/>
            </w:pPr>
          </w:p>
        </w:tc>
        <w:tc>
          <w:tcPr>
            <w:tcW w:w="1440" w:type="dxa"/>
          </w:tcPr>
          <w:p w14:paraId="63F22155" w14:textId="77777777" w:rsidR="00784A32" w:rsidRPr="0015688A" w:rsidRDefault="00784A32" w:rsidP="00354887">
            <w:pPr>
              <w:pStyle w:val="TAL"/>
              <w:keepNext w:val="0"/>
              <w:keepLines w:val="0"/>
              <w:widowControl w:val="0"/>
            </w:pPr>
          </w:p>
        </w:tc>
        <w:tc>
          <w:tcPr>
            <w:tcW w:w="1170" w:type="dxa"/>
            <w:vAlign w:val="bottom"/>
          </w:tcPr>
          <w:p w14:paraId="5AF59E5B" w14:textId="77777777" w:rsidR="00784A32" w:rsidRPr="0015688A" w:rsidRDefault="00784A32" w:rsidP="00354887">
            <w:pPr>
              <w:pStyle w:val="TAL"/>
              <w:keepNext w:val="0"/>
              <w:keepLines w:val="0"/>
              <w:widowControl w:val="0"/>
            </w:pPr>
          </w:p>
        </w:tc>
      </w:tr>
      <w:tr w:rsidR="00784A32" w:rsidRPr="0015688A" w14:paraId="0F5CFE95" w14:textId="77777777" w:rsidTr="00354887">
        <w:trPr>
          <w:jc w:val="center"/>
        </w:trPr>
        <w:tc>
          <w:tcPr>
            <w:tcW w:w="2934" w:type="dxa"/>
            <w:shd w:val="clear" w:color="auto" w:fill="auto"/>
            <w:vAlign w:val="center"/>
          </w:tcPr>
          <w:p w14:paraId="080B1CD2" w14:textId="77777777" w:rsidR="00784A32" w:rsidRPr="0015688A" w:rsidRDefault="00784A32" w:rsidP="00354887">
            <w:pPr>
              <w:pStyle w:val="TAL"/>
              <w:keepNext w:val="0"/>
              <w:keepLines w:val="0"/>
              <w:widowControl w:val="0"/>
            </w:pPr>
            <w:r w:rsidRPr="0015688A">
              <w:t xml:space="preserve">  MIME body part</w:t>
            </w:r>
          </w:p>
        </w:tc>
        <w:tc>
          <w:tcPr>
            <w:tcW w:w="1800" w:type="dxa"/>
            <w:shd w:val="clear" w:color="auto" w:fill="auto"/>
            <w:vAlign w:val="center"/>
          </w:tcPr>
          <w:p w14:paraId="2D5D5AFD" w14:textId="77777777" w:rsidR="00784A32" w:rsidRPr="0015688A"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71786650" w14:textId="77777777" w:rsidR="00784A32" w:rsidRPr="0015688A" w:rsidRDefault="00784A32" w:rsidP="00354887">
            <w:pPr>
              <w:pStyle w:val="TAL"/>
              <w:keepNext w:val="0"/>
              <w:keepLines w:val="0"/>
              <w:widowControl w:val="0"/>
            </w:pPr>
            <w:r w:rsidRPr="0015688A">
              <w:t>MCVideo Info</w:t>
            </w:r>
          </w:p>
        </w:tc>
        <w:tc>
          <w:tcPr>
            <w:tcW w:w="1440" w:type="dxa"/>
            <w:shd w:val="clear" w:color="auto" w:fill="auto"/>
          </w:tcPr>
          <w:p w14:paraId="32F9F310" w14:textId="77777777" w:rsidR="00784A32" w:rsidRPr="0015688A" w:rsidRDefault="00784A32" w:rsidP="00354887">
            <w:pPr>
              <w:pStyle w:val="TAL"/>
              <w:keepNext w:val="0"/>
              <w:keepLines w:val="0"/>
              <w:widowControl w:val="0"/>
            </w:pPr>
          </w:p>
        </w:tc>
        <w:tc>
          <w:tcPr>
            <w:tcW w:w="1170" w:type="dxa"/>
            <w:shd w:val="clear" w:color="auto" w:fill="auto"/>
            <w:vAlign w:val="bottom"/>
          </w:tcPr>
          <w:p w14:paraId="39EE8B26" w14:textId="77777777" w:rsidR="00784A32" w:rsidRPr="0015688A" w:rsidRDefault="00784A32" w:rsidP="00354887">
            <w:pPr>
              <w:pStyle w:val="TAL"/>
              <w:keepNext w:val="0"/>
              <w:keepLines w:val="0"/>
              <w:widowControl w:val="0"/>
            </w:pPr>
          </w:p>
        </w:tc>
      </w:tr>
      <w:tr w:rsidR="00784A32" w:rsidRPr="0015688A" w14:paraId="603B497D" w14:textId="77777777" w:rsidTr="00354887">
        <w:trPr>
          <w:jc w:val="center"/>
        </w:trPr>
        <w:tc>
          <w:tcPr>
            <w:tcW w:w="2934" w:type="dxa"/>
            <w:shd w:val="clear" w:color="auto" w:fill="auto"/>
            <w:vAlign w:val="center"/>
          </w:tcPr>
          <w:p w14:paraId="7D9F626E" w14:textId="77777777" w:rsidR="00784A32" w:rsidRPr="0015688A" w:rsidRDefault="00784A32" w:rsidP="00354887">
            <w:pPr>
              <w:pStyle w:val="TAL"/>
              <w:keepNext w:val="0"/>
              <w:keepLines w:val="0"/>
              <w:widowControl w:val="0"/>
            </w:pPr>
            <w:r w:rsidRPr="0015688A">
              <w:t xml:space="preserve">    MIME-part-headers</w:t>
            </w:r>
          </w:p>
        </w:tc>
        <w:tc>
          <w:tcPr>
            <w:tcW w:w="1800" w:type="dxa"/>
            <w:shd w:val="clear" w:color="auto" w:fill="auto"/>
            <w:vAlign w:val="center"/>
          </w:tcPr>
          <w:p w14:paraId="66902107" w14:textId="77777777" w:rsidR="00784A32" w:rsidRPr="0015688A"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24FE82D" w14:textId="77777777" w:rsidR="00784A32" w:rsidRPr="0015688A" w:rsidRDefault="00784A32" w:rsidP="00354887">
            <w:pPr>
              <w:pStyle w:val="TAL"/>
              <w:keepNext w:val="0"/>
              <w:keepLines w:val="0"/>
              <w:widowControl w:val="0"/>
            </w:pPr>
          </w:p>
        </w:tc>
        <w:tc>
          <w:tcPr>
            <w:tcW w:w="1440" w:type="dxa"/>
            <w:shd w:val="clear" w:color="auto" w:fill="auto"/>
          </w:tcPr>
          <w:p w14:paraId="0E8AF000" w14:textId="77777777" w:rsidR="00784A32" w:rsidRPr="0015688A" w:rsidRDefault="00784A32" w:rsidP="00354887">
            <w:pPr>
              <w:pStyle w:val="TAL"/>
              <w:keepNext w:val="0"/>
              <w:keepLines w:val="0"/>
              <w:widowControl w:val="0"/>
            </w:pPr>
          </w:p>
        </w:tc>
        <w:tc>
          <w:tcPr>
            <w:tcW w:w="1170" w:type="dxa"/>
            <w:shd w:val="clear" w:color="auto" w:fill="auto"/>
            <w:vAlign w:val="bottom"/>
          </w:tcPr>
          <w:p w14:paraId="0325E7D3" w14:textId="77777777" w:rsidR="00784A32" w:rsidRPr="0015688A" w:rsidRDefault="00784A32" w:rsidP="00354887">
            <w:pPr>
              <w:pStyle w:val="TAL"/>
              <w:keepNext w:val="0"/>
              <w:keepLines w:val="0"/>
              <w:widowControl w:val="0"/>
            </w:pPr>
          </w:p>
        </w:tc>
      </w:tr>
      <w:tr w:rsidR="00784A32" w:rsidRPr="0015688A" w14:paraId="08ADF03D" w14:textId="77777777" w:rsidTr="00354887">
        <w:trPr>
          <w:jc w:val="center"/>
        </w:trPr>
        <w:tc>
          <w:tcPr>
            <w:tcW w:w="2934" w:type="dxa"/>
            <w:shd w:val="clear" w:color="auto" w:fill="auto"/>
            <w:vAlign w:val="center"/>
          </w:tcPr>
          <w:p w14:paraId="5D7F3752" w14:textId="77777777" w:rsidR="00784A32" w:rsidRPr="0015688A" w:rsidRDefault="00784A32" w:rsidP="00354887">
            <w:pPr>
              <w:pStyle w:val="TAL"/>
              <w:keepNext w:val="0"/>
              <w:keepLines w:val="0"/>
              <w:widowControl w:val="0"/>
              <w:rPr>
                <w:b/>
              </w:rPr>
            </w:pPr>
            <w:r w:rsidRPr="0015688A">
              <w:rPr>
                <w:b/>
              </w:rPr>
              <w:t xml:space="preserve">      Content-Type</w:t>
            </w:r>
          </w:p>
        </w:tc>
        <w:tc>
          <w:tcPr>
            <w:tcW w:w="1800" w:type="dxa"/>
            <w:shd w:val="clear" w:color="auto" w:fill="auto"/>
          </w:tcPr>
          <w:p w14:paraId="747A3FBE" w14:textId="77777777" w:rsidR="00784A32" w:rsidRPr="0015688A" w:rsidRDefault="00784A32" w:rsidP="00354887">
            <w:pPr>
              <w:pStyle w:val="TAL"/>
              <w:keepNext w:val="0"/>
              <w:keepLines w:val="0"/>
              <w:widowControl w:val="0"/>
            </w:pPr>
            <w:r w:rsidRPr="0015688A">
              <w:t>"application/vnd.3gpp.mcvideo-info+xml"</w:t>
            </w:r>
          </w:p>
        </w:tc>
        <w:tc>
          <w:tcPr>
            <w:tcW w:w="2160" w:type="dxa"/>
            <w:tcBorders>
              <w:top w:val="single" w:sz="4" w:space="0" w:color="auto"/>
              <w:bottom w:val="single" w:sz="4" w:space="0" w:color="auto"/>
            </w:tcBorders>
            <w:shd w:val="clear" w:color="auto" w:fill="auto"/>
          </w:tcPr>
          <w:p w14:paraId="10EC5F00" w14:textId="77777777" w:rsidR="00784A32" w:rsidRPr="0015688A" w:rsidRDefault="00784A32" w:rsidP="00354887">
            <w:pPr>
              <w:pStyle w:val="TAL"/>
              <w:keepNext w:val="0"/>
              <w:keepLines w:val="0"/>
              <w:widowControl w:val="0"/>
            </w:pPr>
          </w:p>
        </w:tc>
        <w:tc>
          <w:tcPr>
            <w:tcW w:w="1440" w:type="dxa"/>
            <w:shd w:val="clear" w:color="auto" w:fill="auto"/>
          </w:tcPr>
          <w:p w14:paraId="570549F5" w14:textId="77777777" w:rsidR="00784A32" w:rsidRPr="0015688A" w:rsidRDefault="00784A32" w:rsidP="00354887">
            <w:pPr>
              <w:pStyle w:val="TAL"/>
              <w:keepNext w:val="0"/>
              <w:keepLines w:val="0"/>
              <w:widowControl w:val="0"/>
            </w:pPr>
          </w:p>
        </w:tc>
        <w:tc>
          <w:tcPr>
            <w:tcW w:w="1170" w:type="dxa"/>
            <w:shd w:val="clear" w:color="auto" w:fill="auto"/>
            <w:vAlign w:val="bottom"/>
          </w:tcPr>
          <w:p w14:paraId="00F3165F" w14:textId="77777777" w:rsidR="00784A32" w:rsidRPr="0015688A" w:rsidRDefault="00784A32" w:rsidP="00354887">
            <w:pPr>
              <w:pStyle w:val="TAL"/>
              <w:keepNext w:val="0"/>
              <w:keepLines w:val="0"/>
              <w:widowControl w:val="0"/>
            </w:pPr>
          </w:p>
        </w:tc>
      </w:tr>
      <w:tr w:rsidR="00784A32" w:rsidRPr="0015688A" w14:paraId="33A0B2AC" w14:textId="77777777" w:rsidTr="00354887">
        <w:trPr>
          <w:jc w:val="center"/>
        </w:trPr>
        <w:tc>
          <w:tcPr>
            <w:tcW w:w="2934" w:type="dxa"/>
            <w:shd w:val="clear" w:color="auto" w:fill="auto"/>
            <w:vAlign w:val="center"/>
          </w:tcPr>
          <w:p w14:paraId="13E610B5" w14:textId="77777777" w:rsidR="00784A32" w:rsidRPr="0015688A" w:rsidRDefault="00784A32" w:rsidP="00354887">
            <w:pPr>
              <w:pStyle w:val="TAL"/>
              <w:keepNext w:val="0"/>
              <w:keepLines w:val="0"/>
              <w:widowControl w:val="0"/>
              <w:rPr>
                <w:b/>
              </w:rPr>
            </w:pPr>
            <w:r w:rsidRPr="0015688A">
              <w:t xml:space="preserve">    MIME-part-body</w:t>
            </w:r>
          </w:p>
        </w:tc>
        <w:tc>
          <w:tcPr>
            <w:tcW w:w="1800" w:type="dxa"/>
            <w:shd w:val="clear" w:color="auto" w:fill="auto"/>
          </w:tcPr>
          <w:p w14:paraId="7C1BA5BD" w14:textId="77777777" w:rsidR="00784A32" w:rsidRPr="0015688A" w:rsidRDefault="00784A32" w:rsidP="00354887">
            <w:pPr>
              <w:pStyle w:val="TAL"/>
              <w:keepNext w:val="0"/>
              <w:keepLines w:val="0"/>
              <w:widowControl w:val="0"/>
            </w:pPr>
            <w:r w:rsidRPr="0015688A">
              <w:t>MCVideo-Info as described in Table 6.1.2.2.3.3-17</w:t>
            </w:r>
          </w:p>
        </w:tc>
        <w:tc>
          <w:tcPr>
            <w:tcW w:w="2160" w:type="dxa"/>
            <w:tcBorders>
              <w:top w:val="single" w:sz="4" w:space="0" w:color="auto"/>
              <w:bottom w:val="single" w:sz="4" w:space="0" w:color="auto"/>
            </w:tcBorders>
            <w:shd w:val="clear" w:color="auto" w:fill="auto"/>
          </w:tcPr>
          <w:p w14:paraId="4BB22BC6" w14:textId="77777777" w:rsidR="00784A32" w:rsidRPr="0015688A" w:rsidRDefault="00784A32" w:rsidP="00354887">
            <w:pPr>
              <w:pStyle w:val="TAL"/>
              <w:keepNext w:val="0"/>
              <w:keepLines w:val="0"/>
              <w:widowControl w:val="0"/>
            </w:pPr>
          </w:p>
        </w:tc>
        <w:tc>
          <w:tcPr>
            <w:tcW w:w="1440" w:type="dxa"/>
            <w:shd w:val="clear" w:color="auto" w:fill="auto"/>
          </w:tcPr>
          <w:p w14:paraId="0D462093" w14:textId="77777777" w:rsidR="00784A32" w:rsidRPr="0015688A" w:rsidRDefault="00784A32" w:rsidP="00354887">
            <w:pPr>
              <w:pStyle w:val="TAL"/>
              <w:keepNext w:val="0"/>
              <w:keepLines w:val="0"/>
              <w:widowControl w:val="0"/>
            </w:pPr>
          </w:p>
        </w:tc>
        <w:tc>
          <w:tcPr>
            <w:tcW w:w="1170" w:type="dxa"/>
            <w:shd w:val="clear" w:color="auto" w:fill="auto"/>
            <w:vAlign w:val="bottom"/>
          </w:tcPr>
          <w:p w14:paraId="565C727B" w14:textId="77777777" w:rsidR="00784A32" w:rsidRPr="0015688A" w:rsidRDefault="00784A32" w:rsidP="00354887">
            <w:pPr>
              <w:pStyle w:val="TAL"/>
              <w:keepNext w:val="0"/>
              <w:keepLines w:val="0"/>
              <w:widowControl w:val="0"/>
            </w:pPr>
          </w:p>
        </w:tc>
      </w:tr>
    </w:tbl>
    <w:p w14:paraId="36F35018" w14:textId="77777777" w:rsidR="00784A32" w:rsidRPr="0015688A" w:rsidRDefault="00784A32" w:rsidP="00784A32">
      <w:pPr>
        <w:widowControl w:val="0"/>
      </w:pPr>
    </w:p>
    <w:p w14:paraId="2F5479DE" w14:textId="77777777" w:rsidR="00784A32" w:rsidRPr="0015688A" w:rsidRDefault="00784A32" w:rsidP="00784A32">
      <w:pPr>
        <w:pStyle w:val="TH"/>
      </w:pPr>
      <w:r w:rsidRPr="0015688A">
        <w:t>Table 6.1.2.2.3.3-17: MCVideo-Info in SIP re_INVITE (Table 6.1.2.2.3.3-16)</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15688A" w14:paraId="1F5BA6D6" w14:textId="77777777" w:rsidTr="00354887">
        <w:trPr>
          <w:jc w:val="center"/>
        </w:trPr>
        <w:tc>
          <w:tcPr>
            <w:tcW w:w="9531" w:type="dxa"/>
            <w:gridSpan w:val="5"/>
          </w:tcPr>
          <w:p w14:paraId="56D4089F" w14:textId="77777777" w:rsidR="00784A32" w:rsidRPr="0015688A" w:rsidRDefault="00784A32" w:rsidP="00354887">
            <w:pPr>
              <w:pStyle w:val="TAL"/>
              <w:keepNext w:val="0"/>
              <w:keepLines w:val="0"/>
              <w:widowControl w:val="0"/>
            </w:pPr>
            <w:r w:rsidRPr="0015688A">
              <w:t>Derivation Path: TS 36.579-1 [2], Table 5.5.3.2.1-2, condition IMMPERIL-CALL</w:t>
            </w:r>
          </w:p>
        </w:tc>
      </w:tr>
      <w:tr w:rsidR="00784A32" w:rsidRPr="0015688A" w14:paraId="2AFB47C2" w14:textId="77777777" w:rsidTr="00354887">
        <w:trPr>
          <w:jc w:val="center"/>
        </w:trPr>
        <w:tc>
          <w:tcPr>
            <w:tcW w:w="2790" w:type="dxa"/>
          </w:tcPr>
          <w:p w14:paraId="1A1C28E0" w14:textId="77777777" w:rsidR="00784A32" w:rsidRPr="0015688A" w:rsidRDefault="00784A32" w:rsidP="00354887">
            <w:pPr>
              <w:pStyle w:val="TAH"/>
              <w:keepNext w:val="0"/>
              <w:keepLines w:val="0"/>
              <w:widowControl w:val="0"/>
            </w:pPr>
            <w:r w:rsidRPr="0015688A">
              <w:t>Information Element</w:t>
            </w:r>
          </w:p>
        </w:tc>
        <w:tc>
          <w:tcPr>
            <w:tcW w:w="2160" w:type="dxa"/>
          </w:tcPr>
          <w:p w14:paraId="4558D7A4" w14:textId="77777777" w:rsidR="00784A32" w:rsidRPr="0015688A" w:rsidRDefault="00784A32" w:rsidP="00354887">
            <w:pPr>
              <w:pStyle w:val="TAH"/>
              <w:keepNext w:val="0"/>
              <w:keepLines w:val="0"/>
              <w:widowControl w:val="0"/>
            </w:pPr>
            <w:r w:rsidRPr="0015688A">
              <w:t>Value/remark</w:t>
            </w:r>
          </w:p>
        </w:tc>
        <w:tc>
          <w:tcPr>
            <w:tcW w:w="2070" w:type="dxa"/>
            <w:tcBorders>
              <w:top w:val="single" w:sz="4" w:space="0" w:color="auto"/>
              <w:bottom w:val="single" w:sz="4" w:space="0" w:color="auto"/>
            </w:tcBorders>
          </w:tcPr>
          <w:p w14:paraId="7C55863E" w14:textId="77777777" w:rsidR="00784A32" w:rsidRPr="0015688A" w:rsidRDefault="00784A32" w:rsidP="00354887">
            <w:pPr>
              <w:pStyle w:val="TAH"/>
              <w:keepNext w:val="0"/>
              <w:keepLines w:val="0"/>
              <w:widowControl w:val="0"/>
            </w:pPr>
            <w:r w:rsidRPr="0015688A">
              <w:t>Comment</w:t>
            </w:r>
          </w:p>
        </w:tc>
        <w:tc>
          <w:tcPr>
            <w:tcW w:w="1350" w:type="dxa"/>
          </w:tcPr>
          <w:p w14:paraId="780BE64A" w14:textId="77777777" w:rsidR="00784A32" w:rsidRPr="0015688A" w:rsidRDefault="00784A32" w:rsidP="00354887">
            <w:pPr>
              <w:pStyle w:val="TAH"/>
              <w:keepNext w:val="0"/>
              <w:keepLines w:val="0"/>
              <w:widowControl w:val="0"/>
            </w:pPr>
            <w:r w:rsidRPr="0015688A">
              <w:t>Reference</w:t>
            </w:r>
          </w:p>
        </w:tc>
        <w:tc>
          <w:tcPr>
            <w:tcW w:w="1161" w:type="dxa"/>
          </w:tcPr>
          <w:p w14:paraId="7B8EA921" w14:textId="77777777" w:rsidR="00784A32" w:rsidRPr="0015688A" w:rsidRDefault="00784A32" w:rsidP="00354887">
            <w:pPr>
              <w:pStyle w:val="TAH"/>
              <w:keepNext w:val="0"/>
              <w:keepLines w:val="0"/>
              <w:widowControl w:val="0"/>
            </w:pPr>
            <w:r w:rsidRPr="0015688A">
              <w:t>Condition</w:t>
            </w:r>
          </w:p>
        </w:tc>
      </w:tr>
      <w:tr w:rsidR="00784A32" w:rsidRPr="0015688A" w14:paraId="2B64BEDD" w14:textId="77777777" w:rsidTr="00354887">
        <w:trPr>
          <w:jc w:val="center"/>
        </w:trPr>
        <w:tc>
          <w:tcPr>
            <w:tcW w:w="2790" w:type="dxa"/>
            <w:vAlign w:val="center"/>
          </w:tcPr>
          <w:p w14:paraId="04FC9F31" w14:textId="77777777" w:rsidR="00784A32" w:rsidRPr="0015688A" w:rsidRDefault="00784A32" w:rsidP="00354887">
            <w:pPr>
              <w:pStyle w:val="TAL"/>
              <w:keepNext w:val="0"/>
              <w:keepLines w:val="0"/>
              <w:widowControl w:val="0"/>
            </w:pPr>
            <w:r w:rsidRPr="0015688A">
              <w:t>mcvideoinfo</w:t>
            </w:r>
          </w:p>
        </w:tc>
        <w:tc>
          <w:tcPr>
            <w:tcW w:w="2160" w:type="dxa"/>
          </w:tcPr>
          <w:p w14:paraId="6A73D9BD" w14:textId="77777777" w:rsidR="00784A32" w:rsidRPr="0015688A" w:rsidRDefault="00784A32" w:rsidP="00354887">
            <w:pPr>
              <w:pStyle w:val="TAL"/>
              <w:keepNext w:val="0"/>
              <w:keepLines w:val="0"/>
              <w:widowControl w:val="0"/>
            </w:pPr>
          </w:p>
        </w:tc>
        <w:tc>
          <w:tcPr>
            <w:tcW w:w="2070" w:type="dxa"/>
            <w:tcBorders>
              <w:top w:val="single" w:sz="4" w:space="0" w:color="auto"/>
              <w:bottom w:val="single" w:sz="4" w:space="0" w:color="auto"/>
            </w:tcBorders>
          </w:tcPr>
          <w:p w14:paraId="797517AD" w14:textId="77777777" w:rsidR="00784A32" w:rsidRPr="0015688A" w:rsidRDefault="00784A32" w:rsidP="00354887">
            <w:pPr>
              <w:pStyle w:val="TAL"/>
              <w:keepNext w:val="0"/>
              <w:keepLines w:val="0"/>
              <w:widowControl w:val="0"/>
            </w:pPr>
          </w:p>
        </w:tc>
        <w:tc>
          <w:tcPr>
            <w:tcW w:w="1350" w:type="dxa"/>
          </w:tcPr>
          <w:p w14:paraId="1C1A36E5" w14:textId="77777777" w:rsidR="00784A32" w:rsidRPr="0015688A" w:rsidRDefault="00784A32" w:rsidP="00354887">
            <w:pPr>
              <w:pStyle w:val="TAL"/>
              <w:keepNext w:val="0"/>
              <w:keepLines w:val="0"/>
              <w:widowControl w:val="0"/>
            </w:pPr>
          </w:p>
        </w:tc>
        <w:tc>
          <w:tcPr>
            <w:tcW w:w="1161" w:type="dxa"/>
            <w:vAlign w:val="bottom"/>
          </w:tcPr>
          <w:p w14:paraId="34B8AA29" w14:textId="77777777" w:rsidR="00784A32" w:rsidRPr="0015688A" w:rsidRDefault="00784A32" w:rsidP="00354887">
            <w:pPr>
              <w:pStyle w:val="TAL"/>
              <w:keepNext w:val="0"/>
              <w:keepLines w:val="0"/>
              <w:widowControl w:val="0"/>
            </w:pPr>
          </w:p>
        </w:tc>
      </w:tr>
      <w:tr w:rsidR="00784A32" w:rsidRPr="0015688A" w14:paraId="202E40A3" w14:textId="77777777" w:rsidTr="00354887">
        <w:trPr>
          <w:jc w:val="center"/>
        </w:trPr>
        <w:tc>
          <w:tcPr>
            <w:tcW w:w="2790" w:type="dxa"/>
            <w:tcBorders>
              <w:bottom w:val="single" w:sz="4" w:space="0" w:color="auto"/>
            </w:tcBorders>
            <w:vAlign w:val="center"/>
          </w:tcPr>
          <w:p w14:paraId="52FAE133" w14:textId="77777777" w:rsidR="00784A32" w:rsidRPr="0015688A" w:rsidRDefault="00784A32" w:rsidP="00354887">
            <w:pPr>
              <w:pStyle w:val="TAL"/>
              <w:keepNext w:val="0"/>
              <w:keepLines w:val="0"/>
              <w:widowControl w:val="0"/>
            </w:pPr>
            <w:r w:rsidRPr="0015688A">
              <w:t xml:space="preserve">  mcvideo-Params</w:t>
            </w:r>
          </w:p>
        </w:tc>
        <w:tc>
          <w:tcPr>
            <w:tcW w:w="2160" w:type="dxa"/>
            <w:tcBorders>
              <w:bottom w:val="single" w:sz="4" w:space="0" w:color="auto"/>
            </w:tcBorders>
          </w:tcPr>
          <w:p w14:paraId="7D9E5537" w14:textId="77777777" w:rsidR="00784A32" w:rsidRPr="0015688A" w:rsidRDefault="00784A32" w:rsidP="00354887">
            <w:pPr>
              <w:pStyle w:val="TAL"/>
              <w:keepNext w:val="0"/>
              <w:keepLines w:val="0"/>
              <w:widowControl w:val="0"/>
            </w:pPr>
          </w:p>
        </w:tc>
        <w:tc>
          <w:tcPr>
            <w:tcW w:w="2070" w:type="dxa"/>
            <w:tcBorders>
              <w:top w:val="single" w:sz="4" w:space="0" w:color="auto"/>
              <w:bottom w:val="single" w:sz="4" w:space="0" w:color="auto"/>
            </w:tcBorders>
          </w:tcPr>
          <w:p w14:paraId="3E380A34" w14:textId="77777777" w:rsidR="00784A32" w:rsidRPr="0015688A" w:rsidRDefault="00784A32" w:rsidP="00354887">
            <w:pPr>
              <w:pStyle w:val="TAL"/>
              <w:keepNext w:val="0"/>
              <w:keepLines w:val="0"/>
              <w:widowControl w:val="0"/>
            </w:pPr>
          </w:p>
        </w:tc>
        <w:tc>
          <w:tcPr>
            <w:tcW w:w="1350" w:type="dxa"/>
            <w:tcBorders>
              <w:bottom w:val="single" w:sz="4" w:space="0" w:color="auto"/>
            </w:tcBorders>
          </w:tcPr>
          <w:p w14:paraId="06EC4409" w14:textId="77777777" w:rsidR="00784A32" w:rsidRPr="0015688A" w:rsidRDefault="00784A32" w:rsidP="00354887">
            <w:pPr>
              <w:pStyle w:val="TAL"/>
              <w:keepNext w:val="0"/>
              <w:keepLines w:val="0"/>
              <w:widowControl w:val="0"/>
            </w:pPr>
          </w:p>
        </w:tc>
        <w:tc>
          <w:tcPr>
            <w:tcW w:w="1161" w:type="dxa"/>
            <w:tcBorders>
              <w:bottom w:val="single" w:sz="4" w:space="0" w:color="auto"/>
            </w:tcBorders>
            <w:vAlign w:val="bottom"/>
          </w:tcPr>
          <w:p w14:paraId="30FACA43" w14:textId="77777777" w:rsidR="00784A32" w:rsidRPr="0015688A" w:rsidRDefault="00784A32" w:rsidP="00354887">
            <w:pPr>
              <w:pStyle w:val="TAL"/>
              <w:keepNext w:val="0"/>
              <w:keepLines w:val="0"/>
              <w:widowControl w:val="0"/>
            </w:pPr>
          </w:p>
        </w:tc>
      </w:tr>
      <w:tr w:rsidR="00784A32" w:rsidRPr="0015688A" w14:paraId="7343B74E" w14:textId="77777777" w:rsidTr="00354887">
        <w:trPr>
          <w:jc w:val="center"/>
        </w:trPr>
        <w:tc>
          <w:tcPr>
            <w:tcW w:w="2790" w:type="dxa"/>
            <w:tcBorders>
              <w:bottom w:val="single" w:sz="4" w:space="0" w:color="auto"/>
            </w:tcBorders>
            <w:vAlign w:val="center"/>
          </w:tcPr>
          <w:p w14:paraId="29726DF4" w14:textId="77777777" w:rsidR="00784A32" w:rsidRPr="0015688A" w:rsidRDefault="00784A32" w:rsidP="00354887">
            <w:pPr>
              <w:pStyle w:val="TAL"/>
              <w:keepNext w:val="0"/>
              <w:keepLines w:val="0"/>
              <w:widowControl w:val="0"/>
            </w:pPr>
            <w:r w:rsidRPr="0015688A">
              <w:t xml:space="preserve">    session-type</w:t>
            </w:r>
          </w:p>
        </w:tc>
        <w:tc>
          <w:tcPr>
            <w:tcW w:w="2160" w:type="dxa"/>
            <w:tcBorders>
              <w:bottom w:val="single" w:sz="4" w:space="0" w:color="auto"/>
            </w:tcBorders>
          </w:tcPr>
          <w:p w14:paraId="25F10115" w14:textId="77777777" w:rsidR="00784A32" w:rsidRPr="0015688A" w:rsidRDefault="00784A32" w:rsidP="00354887">
            <w:pPr>
              <w:pStyle w:val="TAL"/>
              <w:keepNext w:val="0"/>
              <w:keepLines w:val="0"/>
              <w:widowControl w:val="0"/>
            </w:pPr>
            <w:r w:rsidRPr="0015688A">
              <w:t>"chat"</w:t>
            </w:r>
          </w:p>
        </w:tc>
        <w:tc>
          <w:tcPr>
            <w:tcW w:w="2070" w:type="dxa"/>
            <w:tcBorders>
              <w:top w:val="single" w:sz="4" w:space="0" w:color="auto"/>
              <w:bottom w:val="single" w:sz="4" w:space="0" w:color="auto"/>
            </w:tcBorders>
          </w:tcPr>
          <w:p w14:paraId="29C35B7F" w14:textId="77777777" w:rsidR="00784A32" w:rsidRPr="0015688A" w:rsidRDefault="00784A32" w:rsidP="00354887">
            <w:pPr>
              <w:pStyle w:val="TAL"/>
              <w:keepNext w:val="0"/>
              <w:keepLines w:val="0"/>
              <w:widowControl w:val="0"/>
            </w:pPr>
          </w:p>
        </w:tc>
        <w:tc>
          <w:tcPr>
            <w:tcW w:w="1350" w:type="dxa"/>
            <w:tcBorders>
              <w:bottom w:val="single" w:sz="4" w:space="0" w:color="auto"/>
            </w:tcBorders>
          </w:tcPr>
          <w:p w14:paraId="4699DAF2" w14:textId="77777777" w:rsidR="00784A32" w:rsidRPr="0015688A" w:rsidRDefault="00784A32" w:rsidP="00354887">
            <w:pPr>
              <w:pStyle w:val="TAL"/>
              <w:keepNext w:val="0"/>
              <w:keepLines w:val="0"/>
              <w:widowControl w:val="0"/>
            </w:pPr>
          </w:p>
        </w:tc>
        <w:tc>
          <w:tcPr>
            <w:tcW w:w="1161" w:type="dxa"/>
            <w:tcBorders>
              <w:bottom w:val="single" w:sz="4" w:space="0" w:color="auto"/>
            </w:tcBorders>
          </w:tcPr>
          <w:p w14:paraId="17715E84" w14:textId="77777777" w:rsidR="00784A32" w:rsidRPr="0015688A" w:rsidRDefault="00784A32" w:rsidP="00354887">
            <w:pPr>
              <w:pStyle w:val="TAL"/>
              <w:keepNext w:val="0"/>
              <w:keepLines w:val="0"/>
              <w:widowControl w:val="0"/>
            </w:pPr>
          </w:p>
        </w:tc>
      </w:tr>
    </w:tbl>
    <w:p w14:paraId="07DC24E0" w14:textId="77777777" w:rsidR="00784A32" w:rsidRPr="0015688A" w:rsidRDefault="00784A32" w:rsidP="00784A32"/>
    <w:p w14:paraId="237F4A77" w14:textId="77777777" w:rsidR="00784A32" w:rsidRPr="0015688A" w:rsidRDefault="00784A32" w:rsidP="00784A32">
      <w:pPr>
        <w:pStyle w:val="TH"/>
      </w:pPr>
      <w:r w:rsidRPr="0015688A">
        <w:t>Table 6.1.2.2.3.3-18: SIP 200 (OK) (Step 28,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15688A" w14:paraId="1140D709" w14:textId="77777777" w:rsidTr="00354887">
        <w:trPr>
          <w:tblHeader/>
        </w:trPr>
        <w:tc>
          <w:tcPr>
            <w:tcW w:w="9517" w:type="dxa"/>
            <w:gridSpan w:val="5"/>
          </w:tcPr>
          <w:p w14:paraId="65588DB2" w14:textId="77777777" w:rsidR="00784A32" w:rsidRPr="0015688A" w:rsidRDefault="00784A32" w:rsidP="00354887">
            <w:pPr>
              <w:pStyle w:val="TAL"/>
              <w:keepLines w:val="0"/>
              <w:widowControl w:val="0"/>
            </w:pPr>
            <w:r w:rsidRPr="0015688A">
              <w:t>Derivation Path: TS 36.579-1 [2], Table 5.5.2.17.1.2-1, condition MCVIDEO, INVITE-RSP</w:t>
            </w:r>
          </w:p>
        </w:tc>
      </w:tr>
      <w:tr w:rsidR="00784A32" w:rsidRPr="0015688A" w14:paraId="3B838C8C" w14:textId="77777777" w:rsidTr="00354887">
        <w:trPr>
          <w:tblHeader/>
        </w:trPr>
        <w:tc>
          <w:tcPr>
            <w:tcW w:w="2677" w:type="dxa"/>
          </w:tcPr>
          <w:p w14:paraId="7F8620EC" w14:textId="77777777" w:rsidR="00784A32" w:rsidRPr="0015688A" w:rsidRDefault="00784A32" w:rsidP="00354887">
            <w:pPr>
              <w:pStyle w:val="TAH"/>
              <w:keepLines w:val="0"/>
              <w:widowControl w:val="0"/>
            </w:pPr>
            <w:r w:rsidRPr="0015688A">
              <w:t>Information Element</w:t>
            </w:r>
          </w:p>
        </w:tc>
        <w:tc>
          <w:tcPr>
            <w:tcW w:w="2160" w:type="dxa"/>
          </w:tcPr>
          <w:p w14:paraId="57AA07D3" w14:textId="77777777" w:rsidR="00784A32" w:rsidRPr="0015688A" w:rsidRDefault="00784A32" w:rsidP="00354887">
            <w:pPr>
              <w:pStyle w:val="TAH"/>
              <w:keepLines w:val="0"/>
              <w:widowControl w:val="0"/>
            </w:pPr>
            <w:r w:rsidRPr="0015688A">
              <w:t>Value/remark</w:t>
            </w:r>
          </w:p>
        </w:tc>
        <w:tc>
          <w:tcPr>
            <w:tcW w:w="2160" w:type="dxa"/>
            <w:tcBorders>
              <w:bottom w:val="single" w:sz="4" w:space="0" w:color="auto"/>
            </w:tcBorders>
          </w:tcPr>
          <w:p w14:paraId="30FB20DD" w14:textId="77777777" w:rsidR="00784A32" w:rsidRPr="0015688A" w:rsidRDefault="00784A32" w:rsidP="00354887">
            <w:pPr>
              <w:pStyle w:val="TAH"/>
              <w:keepLines w:val="0"/>
              <w:widowControl w:val="0"/>
            </w:pPr>
            <w:r w:rsidRPr="0015688A">
              <w:t>Comment</w:t>
            </w:r>
          </w:p>
        </w:tc>
        <w:tc>
          <w:tcPr>
            <w:tcW w:w="1350" w:type="dxa"/>
          </w:tcPr>
          <w:p w14:paraId="2D2897C0" w14:textId="77777777" w:rsidR="00784A32" w:rsidRPr="0015688A" w:rsidRDefault="00784A32" w:rsidP="00354887">
            <w:pPr>
              <w:pStyle w:val="TAH"/>
              <w:keepLines w:val="0"/>
              <w:widowControl w:val="0"/>
            </w:pPr>
            <w:r w:rsidRPr="0015688A">
              <w:t>Reference</w:t>
            </w:r>
          </w:p>
        </w:tc>
        <w:tc>
          <w:tcPr>
            <w:tcW w:w="1170" w:type="dxa"/>
          </w:tcPr>
          <w:p w14:paraId="095275F2" w14:textId="77777777" w:rsidR="00784A32" w:rsidRPr="0015688A" w:rsidRDefault="00784A32" w:rsidP="00354887">
            <w:pPr>
              <w:pStyle w:val="TAH"/>
              <w:keepLines w:val="0"/>
              <w:widowControl w:val="0"/>
            </w:pPr>
            <w:r w:rsidRPr="0015688A">
              <w:t>Condition</w:t>
            </w:r>
          </w:p>
        </w:tc>
      </w:tr>
      <w:tr w:rsidR="00784A32" w:rsidRPr="0015688A" w14:paraId="5E3CF38F" w14:textId="77777777" w:rsidTr="00354887">
        <w:tc>
          <w:tcPr>
            <w:tcW w:w="2677" w:type="dxa"/>
            <w:vAlign w:val="center"/>
          </w:tcPr>
          <w:p w14:paraId="40B3A336" w14:textId="77777777" w:rsidR="00784A32" w:rsidRPr="0015688A" w:rsidRDefault="00784A32" w:rsidP="00354887">
            <w:pPr>
              <w:pStyle w:val="TAL"/>
              <w:keepNext w:val="0"/>
              <w:keepLines w:val="0"/>
              <w:widowControl w:val="0"/>
              <w:rPr>
                <w:rFonts w:cs="Arial"/>
                <w:b/>
                <w:szCs w:val="18"/>
              </w:rPr>
            </w:pPr>
            <w:r w:rsidRPr="0015688A">
              <w:rPr>
                <w:rFonts w:cs="Arial"/>
                <w:b/>
                <w:szCs w:val="18"/>
              </w:rPr>
              <w:t>Message-body</w:t>
            </w:r>
          </w:p>
        </w:tc>
        <w:tc>
          <w:tcPr>
            <w:tcW w:w="2160" w:type="dxa"/>
          </w:tcPr>
          <w:p w14:paraId="46892BFA" w14:textId="77777777" w:rsidR="00784A32" w:rsidRPr="0015688A" w:rsidRDefault="00784A32" w:rsidP="00354887">
            <w:pPr>
              <w:pStyle w:val="TAL"/>
              <w:keepNext w:val="0"/>
              <w:keepLines w:val="0"/>
              <w:widowControl w:val="0"/>
            </w:pPr>
          </w:p>
        </w:tc>
        <w:tc>
          <w:tcPr>
            <w:tcW w:w="2160" w:type="dxa"/>
            <w:tcBorders>
              <w:top w:val="single" w:sz="4" w:space="0" w:color="auto"/>
              <w:bottom w:val="single" w:sz="4" w:space="0" w:color="auto"/>
            </w:tcBorders>
          </w:tcPr>
          <w:p w14:paraId="1768FC1A" w14:textId="77777777" w:rsidR="00784A32" w:rsidRPr="0015688A" w:rsidRDefault="00784A32" w:rsidP="00354887">
            <w:pPr>
              <w:pStyle w:val="TAL"/>
              <w:keepNext w:val="0"/>
              <w:keepLines w:val="0"/>
              <w:widowControl w:val="0"/>
            </w:pPr>
          </w:p>
        </w:tc>
        <w:tc>
          <w:tcPr>
            <w:tcW w:w="1350" w:type="dxa"/>
          </w:tcPr>
          <w:p w14:paraId="319C2299" w14:textId="77777777" w:rsidR="00784A32" w:rsidRPr="0015688A" w:rsidRDefault="00784A32" w:rsidP="00354887">
            <w:pPr>
              <w:pStyle w:val="TAL"/>
              <w:keepNext w:val="0"/>
              <w:keepLines w:val="0"/>
              <w:widowControl w:val="0"/>
            </w:pPr>
          </w:p>
        </w:tc>
        <w:tc>
          <w:tcPr>
            <w:tcW w:w="1170" w:type="dxa"/>
            <w:vAlign w:val="bottom"/>
          </w:tcPr>
          <w:p w14:paraId="4DE8276A" w14:textId="77777777" w:rsidR="00784A32" w:rsidRPr="0015688A" w:rsidRDefault="00784A32" w:rsidP="00354887">
            <w:pPr>
              <w:pStyle w:val="TAL"/>
              <w:keepNext w:val="0"/>
              <w:keepLines w:val="0"/>
              <w:widowControl w:val="0"/>
            </w:pPr>
            <w:r w:rsidRPr="0015688A">
              <w:t>INVITE-RSP</w:t>
            </w:r>
          </w:p>
        </w:tc>
      </w:tr>
      <w:tr w:rsidR="00784A32" w:rsidRPr="0015688A" w14:paraId="5731491D" w14:textId="77777777" w:rsidTr="00354887">
        <w:tc>
          <w:tcPr>
            <w:tcW w:w="2677" w:type="dxa"/>
            <w:vAlign w:val="center"/>
          </w:tcPr>
          <w:p w14:paraId="63589DEC" w14:textId="77777777" w:rsidR="00784A32" w:rsidRPr="0015688A" w:rsidDel="006C0DA3" w:rsidRDefault="00784A32" w:rsidP="00354887">
            <w:pPr>
              <w:pStyle w:val="TAL"/>
              <w:rPr>
                <w:rFonts w:cs="Arial"/>
                <w:bCs/>
                <w:szCs w:val="18"/>
              </w:rPr>
            </w:pPr>
            <w:r w:rsidRPr="0015688A">
              <w:rPr>
                <w:rFonts w:cs="Arial"/>
                <w:bCs/>
                <w:szCs w:val="18"/>
              </w:rPr>
              <w:t xml:space="preserve">  MIME body part</w:t>
            </w:r>
          </w:p>
        </w:tc>
        <w:tc>
          <w:tcPr>
            <w:tcW w:w="2160" w:type="dxa"/>
          </w:tcPr>
          <w:p w14:paraId="59AF52EE" w14:textId="77777777" w:rsidR="00784A32" w:rsidRPr="0015688A" w:rsidRDefault="00784A32" w:rsidP="00354887">
            <w:pPr>
              <w:pStyle w:val="TAL"/>
            </w:pPr>
          </w:p>
        </w:tc>
        <w:tc>
          <w:tcPr>
            <w:tcW w:w="2160" w:type="dxa"/>
            <w:tcBorders>
              <w:top w:val="single" w:sz="4" w:space="0" w:color="auto"/>
              <w:bottom w:val="single" w:sz="4" w:space="0" w:color="auto"/>
            </w:tcBorders>
          </w:tcPr>
          <w:p w14:paraId="360D5964" w14:textId="77777777" w:rsidR="00784A32" w:rsidRPr="0015688A" w:rsidRDefault="00784A32" w:rsidP="00354887">
            <w:pPr>
              <w:pStyle w:val="TAL"/>
            </w:pPr>
            <w:r w:rsidRPr="0015688A">
              <w:t>MCVideo-info</w:t>
            </w:r>
          </w:p>
        </w:tc>
        <w:tc>
          <w:tcPr>
            <w:tcW w:w="1350" w:type="dxa"/>
          </w:tcPr>
          <w:p w14:paraId="392B1E81" w14:textId="77777777" w:rsidR="00784A32" w:rsidRPr="0015688A" w:rsidRDefault="00784A32" w:rsidP="00354887">
            <w:pPr>
              <w:pStyle w:val="TAL"/>
            </w:pPr>
          </w:p>
        </w:tc>
        <w:tc>
          <w:tcPr>
            <w:tcW w:w="1170" w:type="dxa"/>
            <w:vAlign w:val="bottom"/>
          </w:tcPr>
          <w:p w14:paraId="463E1826" w14:textId="77777777" w:rsidR="00784A32" w:rsidRPr="0015688A" w:rsidRDefault="00784A32" w:rsidP="00354887">
            <w:pPr>
              <w:pStyle w:val="TAL"/>
            </w:pPr>
          </w:p>
        </w:tc>
      </w:tr>
      <w:tr w:rsidR="00784A32" w:rsidRPr="0015688A" w:rsidDel="007060CE" w14:paraId="703C7EA2" w14:textId="77777777" w:rsidTr="00354887">
        <w:tc>
          <w:tcPr>
            <w:tcW w:w="2677" w:type="dxa"/>
            <w:vAlign w:val="center"/>
          </w:tcPr>
          <w:p w14:paraId="18CEB92D" w14:textId="77777777" w:rsidR="00784A32" w:rsidRPr="0015688A" w:rsidDel="007060CE" w:rsidRDefault="00784A32" w:rsidP="00354887">
            <w:pPr>
              <w:pStyle w:val="TAL"/>
              <w:rPr>
                <w:rFonts w:cs="Arial"/>
                <w:bCs/>
                <w:szCs w:val="18"/>
              </w:rPr>
            </w:pPr>
            <w:r w:rsidRPr="0015688A">
              <w:rPr>
                <w:rFonts w:cs="Arial"/>
                <w:bCs/>
                <w:szCs w:val="18"/>
              </w:rPr>
              <w:t xml:space="preserve">    MIME-part-header</w:t>
            </w:r>
          </w:p>
        </w:tc>
        <w:tc>
          <w:tcPr>
            <w:tcW w:w="2160" w:type="dxa"/>
          </w:tcPr>
          <w:p w14:paraId="4DA2AC71" w14:textId="77777777" w:rsidR="00784A32" w:rsidRPr="0015688A" w:rsidDel="007060CE" w:rsidRDefault="00784A32" w:rsidP="00354887">
            <w:pPr>
              <w:pStyle w:val="TAL"/>
            </w:pPr>
          </w:p>
        </w:tc>
        <w:tc>
          <w:tcPr>
            <w:tcW w:w="2160" w:type="dxa"/>
            <w:tcBorders>
              <w:top w:val="single" w:sz="4" w:space="0" w:color="auto"/>
              <w:bottom w:val="single" w:sz="4" w:space="0" w:color="auto"/>
            </w:tcBorders>
          </w:tcPr>
          <w:p w14:paraId="74BE549F" w14:textId="77777777" w:rsidR="00784A32" w:rsidRPr="0015688A" w:rsidDel="007060CE" w:rsidRDefault="00784A32" w:rsidP="00354887">
            <w:pPr>
              <w:pStyle w:val="TAL"/>
            </w:pPr>
          </w:p>
        </w:tc>
        <w:tc>
          <w:tcPr>
            <w:tcW w:w="1350" w:type="dxa"/>
          </w:tcPr>
          <w:p w14:paraId="44C15557" w14:textId="77777777" w:rsidR="00784A32" w:rsidRPr="0015688A" w:rsidDel="007060CE" w:rsidRDefault="00784A32" w:rsidP="00354887">
            <w:pPr>
              <w:pStyle w:val="TAL"/>
            </w:pPr>
          </w:p>
        </w:tc>
        <w:tc>
          <w:tcPr>
            <w:tcW w:w="1170" w:type="dxa"/>
            <w:vAlign w:val="bottom"/>
          </w:tcPr>
          <w:p w14:paraId="47F3D4EE" w14:textId="77777777" w:rsidR="00784A32" w:rsidRPr="0015688A" w:rsidDel="007060CE" w:rsidRDefault="00784A32" w:rsidP="00354887">
            <w:pPr>
              <w:pStyle w:val="TAL"/>
            </w:pPr>
          </w:p>
        </w:tc>
      </w:tr>
      <w:tr w:rsidR="00784A32" w:rsidRPr="0015688A" w14:paraId="7DA7EB35" w14:textId="77777777" w:rsidTr="00354887">
        <w:tc>
          <w:tcPr>
            <w:tcW w:w="2677" w:type="dxa"/>
            <w:vAlign w:val="center"/>
          </w:tcPr>
          <w:p w14:paraId="5BD2F453" w14:textId="77777777" w:rsidR="00784A32" w:rsidRPr="0015688A" w:rsidRDefault="00784A32" w:rsidP="00354887">
            <w:pPr>
              <w:pStyle w:val="TAL"/>
            </w:pPr>
            <w:r w:rsidRPr="0015688A">
              <w:t xml:space="preserve">    MIME-part-body</w:t>
            </w:r>
          </w:p>
        </w:tc>
        <w:tc>
          <w:tcPr>
            <w:tcW w:w="2160" w:type="dxa"/>
            <w:vAlign w:val="center"/>
          </w:tcPr>
          <w:p w14:paraId="46F40E83" w14:textId="77777777" w:rsidR="00784A32" w:rsidRPr="0015688A" w:rsidRDefault="00784A32" w:rsidP="00354887">
            <w:pPr>
              <w:pStyle w:val="TAL"/>
            </w:pPr>
            <w:r w:rsidRPr="0015688A">
              <w:t>MCVideo-Info as described in Table 6.1.2.2.3.3-19</w:t>
            </w:r>
          </w:p>
        </w:tc>
        <w:tc>
          <w:tcPr>
            <w:tcW w:w="2160" w:type="dxa"/>
            <w:tcBorders>
              <w:top w:val="single" w:sz="4" w:space="0" w:color="auto"/>
              <w:bottom w:val="single" w:sz="4" w:space="0" w:color="auto"/>
            </w:tcBorders>
          </w:tcPr>
          <w:p w14:paraId="1BDD82D2" w14:textId="77777777" w:rsidR="00784A32" w:rsidRPr="0015688A" w:rsidDel="00D16089" w:rsidRDefault="00784A32" w:rsidP="00354887">
            <w:pPr>
              <w:pStyle w:val="TAL"/>
            </w:pPr>
          </w:p>
        </w:tc>
        <w:tc>
          <w:tcPr>
            <w:tcW w:w="1350" w:type="dxa"/>
          </w:tcPr>
          <w:p w14:paraId="1BF073DB" w14:textId="77777777" w:rsidR="00784A32" w:rsidRPr="0015688A" w:rsidRDefault="00784A32" w:rsidP="00354887">
            <w:pPr>
              <w:pStyle w:val="TAL"/>
            </w:pPr>
          </w:p>
        </w:tc>
        <w:tc>
          <w:tcPr>
            <w:tcW w:w="1170" w:type="dxa"/>
            <w:vAlign w:val="bottom"/>
          </w:tcPr>
          <w:p w14:paraId="7299498F" w14:textId="77777777" w:rsidR="00784A32" w:rsidRPr="0015688A" w:rsidRDefault="00784A32" w:rsidP="00354887">
            <w:pPr>
              <w:pStyle w:val="TAL"/>
            </w:pPr>
          </w:p>
        </w:tc>
      </w:tr>
    </w:tbl>
    <w:p w14:paraId="2DF73EA0" w14:textId="77777777" w:rsidR="00784A32" w:rsidRPr="0015688A" w:rsidRDefault="00784A32" w:rsidP="00784A32"/>
    <w:p w14:paraId="012A4909" w14:textId="77777777" w:rsidR="00784A32" w:rsidRPr="0015688A" w:rsidRDefault="00784A32" w:rsidP="00784A32">
      <w:pPr>
        <w:pStyle w:val="TH"/>
      </w:pPr>
      <w:r w:rsidRPr="0015688A">
        <w:t>Table 6.1.2.2.3.3-19: MCVideo-Info (Table 6.1.2.2.3.3-16)</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15688A" w14:paraId="1CA00F85" w14:textId="77777777" w:rsidTr="00354887">
        <w:trPr>
          <w:jc w:val="center"/>
        </w:trPr>
        <w:tc>
          <w:tcPr>
            <w:tcW w:w="9531" w:type="dxa"/>
            <w:gridSpan w:val="5"/>
          </w:tcPr>
          <w:p w14:paraId="4E4087A1" w14:textId="77777777" w:rsidR="00784A32" w:rsidRPr="0015688A" w:rsidRDefault="00784A32" w:rsidP="00354887">
            <w:pPr>
              <w:pStyle w:val="TAL"/>
              <w:keepNext w:val="0"/>
              <w:keepLines w:val="0"/>
              <w:widowControl w:val="0"/>
            </w:pPr>
            <w:r w:rsidRPr="0015688A">
              <w:t>Derivation Path: TS 36.579-1 [2], Table 5.5.3.2.2-2, condition IMMPERIL-CALL</w:t>
            </w:r>
          </w:p>
        </w:tc>
      </w:tr>
      <w:tr w:rsidR="00784A32" w:rsidRPr="0015688A" w14:paraId="588FDF24" w14:textId="77777777" w:rsidTr="00354887">
        <w:trPr>
          <w:jc w:val="center"/>
        </w:trPr>
        <w:tc>
          <w:tcPr>
            <w:tcW w:w="2790" w:type="dxa"/>
          </w:tcPr>
          <w:p w14:paraId="43803310" w14:textId="77777777" w:rsidR="00784A32" w:rsidRPr="0015688A" w:rsidRDefault="00784A32" w:rsidP="00354887">
            <w:pPr>
              <w:pStyle w:val="TAH"/>
              <w:keepNext w:val="0"/>
              <w:keepLines w:val="0"/>
              <w:widowControl w:val="0"/>
            </w:pPr>
            <w:r w:rsidRPr="0015688A">
              <w:t>Information Element</w:t>
            </w:r>
          </w:p>
        </w:tc>
        <w:tc>
          <w:tcPr>
            <w:tcW w:w="2160" w:type="dxa"/>
          </w:tcPr>
          <w:p w14:paraId="2833CD2C" w14:textId="77777777" w:rsidR="00784A32" w:rsidRPr="0015688A" w:rsidRDefault="00784A32" w:rsidP="00354887">
            <w:pPr>
              <w:pStyle w:val="TAH"/>
              <w:keepNext w:val="0"/>
              <w:keepLines w:val="0"/>
              <w:widowControl w:val="0"/>
            </w:pPr>
            <w:r w:rsidRPr="0015688A">
              <w:t>Value/remark</w:t>
            </w:r>
          </w:p>
        </w:tc>
        <w:tc>
          <w:tcPr>
            <w:tcW w:w="2070" w:type="dxa"/>
            <w:tcBorders>
              <w:top w:val="single" w:sz="4" w:space="0" w:color="auto"/>
              <w:bottom w:val="single" w:sz="4" w:space="0" w:color="auto"/>
            </w:tcBorders>
          </w:tcPr>
          <w:p w14:paraId="6652DB16" w14:textId="77777777" w:rsidR="00784A32" w:rsidRPr="0015688A" w:rsidRDefault="00784A32" w:rsidP="00354887">
            <w:pPr>
              <w:pStyle w:val="TAH"/>
              <w:keepNext w:val="0"/>
              <w:keepLines w:val="0"/>
              <w:widowControl w:val="0"/>
            </w:pPr>
            <w:r w:rsidRPr="0015688A">
              <w:t>Comment</w:t>
            </w:r>
          </w:p>
        </w:tc>
        <w:tc>
          <w:tcPr>
            <w:tcW w:w="1350" w:type="dxa"/>
          </w:tcPr>
          <w:p w14:paraId="13ABCD7C" w14:textId="77777777" w:rsidR="00784A32" w:rsidRPr="0015688A" w:rsidRDefault="00784A32" w:rsidP="00354887">
            <w:pPr>
              <w:pStyle w:val="TAH"/>
              <w:keepNext w:val="0"/>
              <w:keepLines w:val="0"/>
              <w:widowControl w:val="0"/>
            </w:pPr>
            <w:r w:rsidRPr="0015688A">
              <w:t>Reference</w:t>
            </w:r>
          </w:p>
        </w:tc>
        <w:tc>
          <w:tcPr>
            <w:tcW w:w="1161" w:type="dxa"/>
          </w:tcPr>
          <w:p w14:paraId="40F6D681" w14:textId="77777777" w:rsidR="00784A32" w:rsidRPr="0015688A" w:rsidRDefault="00784A32" w:rsidP="00354887">
            <w:pPr>
              <w:pStyle w:val="TAH"/>
              <w:keepNext w:val="0"/>
              <w:keepLines w:val="0"/>
              <w:widowControl w:val="0"/>
            </w:pPr>
            <w:r w:rsidRPr="0015688A">
              <w:t>Condition</w:t>
            </w:r>
          </w:p>
        </w:tc>
      </w:tr>
      <w:tr w:rsidR="00784A32" w:rsidRPr="0015688A" w14:paraId="260B89F2" w14:textId="77777777" w:rsidTr="00354887">
        <w:trPr>
          <w:jc w:val="center"/>
        </w:trPr>
        <w:tc>
          <w:tcPr>
            <w:tcW w:w="2790" w:type="dxa"/>
            <w:vAlign w:val="center"/>
          </w:tcPr>
          <w:p w14:paraId="22703E79" w14:textId="77777777" w:rsidR="00784A32" w:rsidRPr="0015688A" w:rsidRDefault="00784A32" w:rsidP="00354887">
            <w:pPr>
              <w:pStyle w:val="TAL"/>
              <w:keepNext w:val="0"/>
              <w:keepLines w:val="0"/>
              <w:widowControl w:val="0"/>
            </w:pPr>
            <w:r w:rsidRPr="0015688A">
              <w:t>mcvideoinfo</w:t>
            </w:r>
          </w:p>
        </w:tc>
        <w:tc>
          <w:tcPr>
            <w:tcW w:w="2160" w:type="dxa"/>
          </w:tcPr>
          <w:p w14:paraId="47196BFE" w14:textId="77777777" w:rsidR="00784A32" w:rsidRPr="0015688A" w:rsidRDefault="00784A32" w:rsidP="00354887">
            <w:pPr>
              <w:pStyle w:val="TAL"/>
              <w:keepNext w:val="0"/>
              <w:keepLines w:val="0"/>
              <w:widowControl w:val="0"/>
            </w:pPr>
          </w:p>
        </w:tc>
        <w:tc>
          <w:tcPr>
            <w:tcW w:w="2070" w:type="dxa"/>
            <w:tcBorders>
              <w:top w:val="single" w:sz="4" w:space="0" w:color="auto"/>
              <w:bottom w:val="single" w:sz="4" w:space="0" w:color="auto"/>
            </w:tcBorders>
          </w:tcPr>
          <w:p w14:paraId="3550C66B" w14:textId="77777777" w:rsidR="00784A32" w:rsidRPr="0015688A" w:rsidRDefault="00784A32" w:rsidP="00354887">
            <w:pPr>
              <w:pStyle w:val="TAL"/>
              <w:keepNext w:val="0"/>
              <w:keepLines w:val="0"/>
              <w:widowControl w:val="0"/>
            </w:pPr>
          </w:p>
        </w:tc>
        <w:tc>
          <w:tcPr>
            <w:tcW w:w="1350" w:type="dxa"/>
          </w:tcPr>
          <w:p w14:paraId="76D8B3DC" w14:textId="77777777" w:rsidR="00784A32" w:rsidRPr="0015688A" w:rsidRDefault="00784A32" w:rsidP="00354887">
            <w:pPr>
              <w:pStyle w:val="TAL"/>
              <w:keepNext w:val="0"/>
              <w:keepLines w:val="0"/>
              <w:widowControl w:val="0"/>
            </w:pPr>
          </w:p>
        </w:tc>
        <w:tc>
          <w:tcPr>
            <w:tcW w:w="1161" w:type="dxa"/>
            <w:vAlign w:val="bottom"/>
          </w:tcPr>
          <w:p w14:paraId="7278F994" w14:textId="77777777" w:rsidR="00784A32" w:rsidRPr="0015688A" w:rsidRDefault="00784A32" w:rsidP="00354887">
            <w:pPr>
              <w:pStyle w:val="TAL"/>
              <w:keepNext w:val="0"/>
              <w:keepLines w:val="0"/>
              <w:widowControl w:val="0"/>
            </w:pPr>
          </w:p>
        </w:tc>
      </w:tr>
      <w:tr w:rsidR="00784A32" w:rsidRPr="0015688A" w14:paraId="558B01C8" w14:textId="77777777" w:rsidTr="00354887">
        <w:trPr>
          <w:jc w:val="center"/>
        </w:trPr>
        <w:tc>
          <w:tcPr>
            <w:tcW w:w="2790" w:type="dxa"/>
            <w:tcBorders>
              <w:bottom w:val="single" w:sz="4" w:space="0" w:color="auto"/>
            </w:tcBorders>
            <w:vAlign w:val="center"/>
          </w:tcPr>
          <w:p w14:paraId="23B7C10A" w14:textId="77777777" w:rsidR="00784A32" w:rsidRPr="0015688A" w:rsidRDefault="00784A32" w:rsidP="00354887">
            <w:pPr>
              <w:pStyle w:val="TAL"/>
              <w:keepNext w:val="0"/>
              <w:keepLines w:val="0"/>
              <w:widowControl w:val="0"/>
            </w:pPr>
            <w:r w:rsidRPr="0015688A">
              <w:t xml:space="preserve">  mcvideo-Params</w:t>
            </w:r>
          </w:p>
        </w:tc>
        <w:tc>
          <w:tcPr>
            <w:tcW w:w="2160" w:type="dxa"/>
            <w:tcBorders>
              <w:bottom w:val="single" w:sz="4" w:space="0" w:color="auto"/>
            </w:tcBorders>
          </w:tcPr>
          <w:p w14:paraId="5B7551FB" w14:textId="77777777" w:rsidR="00784A32" w:rsidRPr="0015688A" w:rsidRDefault="00784A32" w:rsidP="00354887">
            <w:pPr>
              <w:pStyle w:val="TAL"/>
              <w:keepNext w:val="0"/>
              <w:keepLines w:val="0"/>
              <w:widowControl w:val="0"/>
            </w:pPr>
          </w:p>
        </w:tc>
        <w:tc>
          <w:tcPr>
            <w:tcW w:w="2070" w:type="dxa"/>
            <w:tcBorders>
              <w:top w:val="single" w:sz="4" w:space="0" w:color="auto"/>
              <w:bottom w:val="single" w:sz="4" w:space="0" w:color="auto"/>
            </w:tcBorders>
          </w:tcPr>
          <w:p w14:paraId="3ED6F09C" w14:textId="77777777" w:rsidR="00784A32" w:rsidRPr="0015688A" w:rsidRDefault="00784A32" w:rsidP="00354887">
            <w:pPr>
              <w:pStyle w:val="TAL"/>
              <w:keepNext w:val="0"/>
              <w:keepLines w:val="0"/>
              <w:widowControl w:val="0"/>
            </w:pPr>
          </w:p>
        </w:tc>
        <w:tc>
          <w:tcPr>
            <w:tcW w:w="1350" w:type="dxa"/>
            <w:tcBorders>
              <w:bottom w:val="single" w:sz="4" w:space="0" w:color="auto"/>
            </w:tcBorders>
          </w:tcPr>
          <w:p w14:paraId="56D97620" w14:textId="77777777" w:rsidR="00784A32" w:rsidRPr="0015688A" w:rsidRDefault="00784A32" w:rsidP="00354887">
            <w:pPr>
              <w:pStyle w:val="TAL"/>
              <w:keepNext w:val="0"/>
              <w:keepLines w:val="0"/>
              <w:widowControl w:val="0"/>
            </w:pPr>
          </w:p>
        </w:tc>
        <w:tc>
          <w:tcPr>
            <w:tcW w:w="1161" w:type="dxa"/>
            <w:tcBorders>
              <w:bottom w:val="single" w:sz="4" w:space="0" w:color="auto"/>
            </w:tcBorders>
            <w:vAlign w:val="bottom"/>
          </w:tcPr>
          <w:p w14:paraId="6F958137" w14:textId="77777777" w:rsidR="00784A32" w:rsidRPr="0015688A" w:rsidRDefault="00784A32" w:rsidP="00354887">
            <w:pPr>
              <w:pStyle w:val="TAL"/>
              <w:keepNext w:val="0"/>
              <w:keepLines w:val="0"/>
              <w:widowControl w:val="0"/>
            </w:pPr>
          </w:p>
        </w:tc>
      </w:tr>
      <w:tr w:rsidR="00784A32" w:rsidRPr="0015688A" w14:paraId="236F6B7A" w14:textId="77777777" w:rsidTr="00354887">
        <w:trPr>
          <w:jc w:val="center"/>
        </w:trPr>
        <w:tc>
          <w:tcPr>
            <w:tcW w:w="2790" w:type="dxa"/>
            <w:tcBorders>
              <w:bottom w:val="single" w:sz="4" w:space="0" w:color="auto"/>
            </w:tcBorders>
            <w:vAlign w:val="center"/>
          </w:tcPr>
          <w:p w14:paraId="50D03796" w14:textId="77777777" w:rsidR="00784A32" w:rsidRPr="0015688A" w:rsidRDefault="00784A32" w:rsidP="00354887">
            <w:pPr>
              <w:pStyle w:val="TAL"/>
              <w:keepNext w:val="0"/>
              <w:keepLines w:val="0"/>
              <w:widowControl w:val="0"/>
            </w:pPr>
            <w:r w:rsidRPr="0015688A">
              <w:t xml:space="preserve">    session-type</w:t>
            </w:r>
          </w:p>
        </w:tc>
        <w:tc>
          <w:tcPr>
            <w:tcW w:w="2160" w:type="dxa"/>
            <w:tcBorders>
              <w:bottom w:val="single" w:sz="4" w:space="0" w:color="auto"/>
            </w:tcBorders>
          </w:tcPr>
          <w:p w14:paraId="5EF15ED7" w14:textId="77777777" w:rsidR="00784A32" w:rsidRPr="0015688A" w:rsidRDefault="00784A32" w:rsidP="00354887">
            <w:pPr>
              <w:pStyle w:val="TAL"/>
              <w:keepNext w:val="0"/>
              <w:keepLines w:val="0"/>
              <w:widowControl w:val="0"/>
            </w:pPr>
            <w:r w:rsidRPr="0015688A">
              <w:t>"chat"</w:t>
            </w:r>
          </w:p>
        </w:tc>
        <w:tc>
          <w:tcPr>
            <w:tcW w:w="2070" w:type="dxa"/>
            <w:tcBorders>
              <w:top w:val="single" w:sz="4" w:space="0" w:color="auto"/>
              <w:bottom w:val="single" w:sz="4" w:space="0" w:color="auto"/>
            </w:tcBorders>
          </w:tcPr>
          <w:p w14:paraId="6CD046C7" w14:textId="77777777" w:rsidR="00784A32" w:rsidRPr="0015688A" w:rsidRDefault="00784A32" w:rsidP="00354887">
            <w:pPr>
              <w:pStyle w:val="TAL"/>
              <w:keepNext w:val="0"/>
              <w:keepLines w:val="0"/>
              <w:widowControl w:val="0"/>
            </w:pPr>
          </w:p>
        </w:tc>
        <w:tc>
          <w:tcPr>
            <w:tcW w:w="1350" w:type="dxa"/>
            <w:tcBorders>
              <w:bottom w:val="single" w:sz="4" w:space="0" w:color="auto"/>
            </w:tcBorders>
          </w:tcPr>
          <w:p w14:paraId="0D3836FC" w14:textId="77777777" w:rsidR="00784A32" w:rsidRPr="0015688A" w:rsidRDefault="00784A32" w:rsidP="00354887">
            <w:pPr>
              <w:pStyle w:val="TAL"/>
              <w:keepNext w:val="0"/>
              <w:keepLines w:val="0"/>
              <w:widowControl w:val="0"/>
            </w:pPr>
          </w:p>
        </w:tc>
        <w:tc>
          <w:tcPr>
            <w:tcW w:w="1161" w:type="dxa"/>
            <w:tcBorders>
              <w:bottom w:val="single" w:sz="4" w:space="0" w:color="auto"/>
            </w:tcBorders>
          </w:tcPr>
          <w:p w14:paraId="40A20A3C" w14:textId="77777777" w:rsidR="00784A32" w:rsidRPr="0015688A" w:rsidRDefault="00784A32" w:rsidP="00354887">
            <w:pPr>
              <w:pStyle w:val="TAL"/>
              <w:keepNext w:val="0"/>
              <w:keepLines w:val="0"/>
              <w:widowControl w:val="0"/>
            </w:pPr>
          </w:p>
        </w:tc>
      </w:tr>
    </w:tbl>
    <w:p w14:paraId="047AEC55" w14:textId="77777777" w:rsidR="00784A32" w:rsidRPr="0015688A" w:rsidRDefault="00784A32" w:rsidP="00784A32"/>
    <w:p w14:paraId="7AC93784" w14:textId="77777777" w:rsidR="00784A32" w:rsidRPr="0015688A" w:rsidRDefault="00784A32" w:rsidP="00784A32">
      <w:pPr>
        <w:pStyle w:val="TH"/>
      </w:pPr>
      <w:r w:rsidRPr="0015688A">
        <w:t>Table 6.1.2.2.3.3-20: Transmission Granted (Step 30,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15688A" w:rsidDel="00127C5D" w14:paraId="5168311B" w14:textId="77777777" w:rsidTr="00354887">
        <w:trPr>
          <w:tblHeader/>
          <w:jc w:val="center"/>
        </w:trPr>
        <w:tc>
          <w:tcPr>
            <w:tcW w:w="9531" w:type="dxa"/>
            <w:gridSpan w:val="5"/>
          </w:tcPr>
          <w:p w14:paraId="1463BD77" w14:textId="77777777" w:rsidR="00784A32" w:rsidRPr="0015688A" w:rsidDel="00127C5D" w:rsidRDefault="00784A32" w:rsidP="00354887">
            <w:pPr>
              <w:pStyle w:val="TAL"/>
              <w:keepNext w:val="0"/>
              <w:keepLines w:val="0"/>
              <w:widowControl w:val="0"/>
            </w:pPr>
            <w:r w:rsidRPr="0015688A">
              <w:t>Derivation Path: TS 36.579-1 [2], Table 5.5.11.2.1-1</w:t>
            </w:r>
          </w:p>
        </w:tc>
      </w:tr>
      <w:tr w:rsidR="00784A32" w:rsidRPr="0015688A" w:rsidDel="00127C5D" w14:paraId="7DC5F1AF" w14:textId="77777777" w:rsidTr="00354887">
        <w:trPr>
          <w:tblHeader/>
          <w:jc w:val="center"/>
        </w:trPr>
        <w:tc>
          <w:tcPr>
            <w:tcW w:w="2381" w:type="dxa"/>
          </w:tcPr>
          <w:p w14:paraId="2530BF76" w14:textId="77777777" w:rsidR="00784A32" w:rsidRPr="0015688A" w:rsidDel="00127C5D" w:rsidRDefault="00784A32" w:rsidP="00354887">
            <w:pPr>
              <w:pStyle w:val="TAH"/>
            </w:pPr>
            <w:r w:rsidRPr="0015688A">
              <w:t>Information Element</w:t>
            </w:r>
          </w:p>
        </w:tc>
        <w:tc>
          <w:tcPr>
            <w:tcW w:w="2382" w:type="dxa"/>
          </w:tcPr>
          <w:p w14:paraId="5A2DE5DC" w14:textId="77777777" w:rsidR="00784A32" w:rsidRPr="0015688A" w:rsidDel="00127C5D" w:rsidRDefault="00784A32" w:rsidP="00354887">
            <w:pPr>
              <w:pStyle w:val="TAH"/>
            </w:pPr>
            <w:r w:rsidRPr="0015688A">
              <w:t>Value/remark</w:t>
            </w:r>
          </w:p>
        </w:tc>
        <w:tc>
          <w:tcPr>
            <w:tcW w:w="2254" w:type="dxa"/>
          </w:tcPr>
          <w:p w14:paraId="2DD81A84" w14:textId="77777777" w:rsidR="00784A32" w:rsidRPr="0015688A" w:rsidDel="00127C5D" w:rsidRDefault="00784A32" w:rsidP="00354887">
            <w:pPr>
              <w:pStyle w:val="TAH"/>
            </w:pPr>
            <w:r w:rsidRPr="0015688A">
              <w:t>Comment</w:t>
            </w:r>
          </w:p>
        </w:tc>
        <w:tc>
          <w:tcPr>
            <w:tcW w:w="1322" w:type="dxa"/>
          </w:tcPr>
          <w:p w14:paraId="567DFB84" w14:textId="77777777" w:rsidR="00784A32" w:rsidRPr="0015688A" w:rsidDel="00127C5D" w:rsidRDefault="00784A32" w:rsidP="00354887">
            <w:pPr>
              <w:pStyle w:val="TAH"/>
            </w:pPr>
            <w:r w:rsidRPr="0015688A">
              <w:t>Reference</w:t>
            </w:r>
          </w:p>
        </w:tc>
        <w:tc>
          <w:tcPr>
            <w:tcW w:w="1192" w:type="dxa"/>
          </w:tcPr>
          <w:p w14:paraId="3A26CE52" w14:textId="77777777" w:rsidR="00784A32" w:rsidRPr="0015688A" w:rsidDel="00127C5D" w:rsidRDefault="00784A32" w:rsidP="00354887">
            <w:pPr>
              <w:pStyle w:val="TAH"/>
            </w:pPr>
            <w:r w:rsidRPr="0015688A">
              <w:t>Condition</w:t>
            </w:r>
          </w:p>
        </w:tc>
      </w:tr>
      <w:tr w:rsidR="00784A32" w:rsidRPr="0015688A" w14:paraId="31957C61"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2DD5B4DF" w14:textId="77777777" w:rsidR="00784A32" w:rsidRPr="0015688A" w:rsidRDefault="00784A32" w:rsidP="00354887">
            <w:pPr>
              <w:pStyle w:val="TAL"/>
              <w:keepNext w:val="0"/>
              <w:keepLines w:val="0"/>
              <w:widowControl w:val="0"/>
            </w:pPr>
            <w:r w:rsidRPr="0015688A">
              <w:t>Transmission Indicator</w:t>
            </w:r>
          </w:p>
        </w:tc>
        <w:tc>
          <w:tcPr>
            <w:tcW w:w="2382" w:type="dxa"/>
            <w:tcBorders>
              <w:top w:val="single" w:sz="4" w:space="0" w:color="auto"/>
              <w:left w:val="single" w:sz="4" w:space="0" w:color="auto"/>
              <w:bottom w:val="single" w:sz="4" w:space="0" w:color="auto"/>
              <w:right w:val="single" w:sz="4" w:space="0" w:color="auto"/>
            </w:tcBorders>
          </w:tcPr>
          <w:p w14:paraId="7A8890DF" w14:textId="77777777" w:rsidR="00784A32" w:rsidRPr="0015688A"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642AAE40" w14:textId="77777777" w:rsidR="00784A32" w:rsidRPr="0015688A" w:rsidRDefault="00784A32" w:rsidP="00354887">
            <w:pPr>
              <w:pStyle w:val="TAL"/>
              <w:keepNext w:val="0"/>
              <w:keepLines w:val="0"/>
              <w:widowControl w:val="0"/>
            </w:pPr>
            <w:r w:rsidRPr="0015688A">
              <w:t>Length is 16 bits, A-P.</w:t>
            </w:r>
          </w:p>
        </w:tc>
        <w:tc>
          <w:tcPr>
            <w:tcW w:w="1322" w:type="dxa"/>
            <w:tcBorders>
              <w:top w:val="single" w:sz="4" w:space="0" w:color="auto"/>
              <w:left w:val="single" w:sz="4" w:space="0" w:color="auto"/>
              <w:bottom w:val="single" w:sz="4" w:space="0" w:color="auto"/>
              <w:right w:val="single" w:sz="4" w:space="0" w:color="auto"/>
            </w:tcBorders>
          </w:tcPr>
          <w:p w14:paraId="546BB52D" w14:textId="77777777" w:rsidR="00784A32" w:rsidRPr="0015688A"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431256B7" w14:textId="77777777" w:rsidR="00784A32" w:rsidRPr="0015688A" w:rsidRDefault="00784A32" w:rsidP="00354887">
            <w:pPr>
              <w:pStyle w:val="TAL"/>
              <w:keepNext w:val="0"/>
              <w:keepLines w:val="0"/>
              <w:widowControl w:val="0"/>
            </w:pPr>
          </w:p>
        </w:tc>
      </w:tr>
      <w:tr w:rsidR="00784A32" w:rsidRPr="0015688A" w14:paraId="1EF203E2"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4ED15D2B" w14:textId="77777777" w:rsidR="00784A32" w:rsidRPr="0015688A" w:rsidRDefault="00784A32" w:rsidP="00354887">
            <w:pPr>
              <w:pStyle w:val="TAL"/>
              <w:keepNext w:val="0"/>
              <w:keepLines w:val="0"/>
              <w:widowControl w:val="0"/>
            </w:pPr>
            <w:r w:rsidRPr="0015688A">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50F022D8" w14:textId="77777777" w:rsidR="00784A32" w:rsidRPr="0015688A" w:rsidRDefault="00784A32" w:rsidP="00354887">
            <w:pPr>
              <w:pStyle w:val="TAL"/>
              <w:keepNext w:val="0"/>
              <w:keepLines w:val="0"/>
              <w:widowControl w:val="0"/>
            </w:pPr>
            <w:r w:rsidRPr="0015688A">
              <w:t>'0000100000000000'</w:t>
            </w:r>
          </w:p>
        </w:tc>
        <w:tc>
          <w:tcPr>
            <w:tcW w:w="2254" w:type="dxa"/>
            <w:tcBorders>
              <w:top w:val="single" w:sz="4" w:space="0" w:color="auto"/>
              <w:left w:val="single" w:sz="4" w:space="0" w:color="auto"/>
              <w:bottom w:val="single" w:sz="4" w:space="0" w:color="auto"/>
              <w:right w:val="single" w:sz="4" w:space="0" w:color="auto"/>
            </w:tcBorders>
          </w:tcPr>
          <w:p w14:paraId="2775ABB6" w14:textId="77777777" w:rsidR="00784A32" w:rsidRPr="0015688A" w:rsidRDefault="00784A32" w:rsidP="00354887">
            <w:pPr>
              <w:pStyle w:val="TAL"/>
              <w:keepNext w:val="0"/>
              <w:keepLines w:val="0"/>
              <w:widowControl w:val="0"/>
            </w:pPr>
            <w:r w:rsidRPr="0015688A">
              <w:t>E = Imminent Peril</w:t>
            </w:r>
          </w:p>
        </w:tc>
        <w:tc>
          <w:tcPr>
            <w:tcW w:w="1322" w:type="dxa"/>
            <w:tcBorders>
              <w:top w:val="single" w:sz="4" w:space="0" w:color="auto"/>
              <w:left w:val="single" w:sz="4" w:space="0" w:color="auto"/>
              <w:bottom w:val="single" w:sz="4" w:space="0" w:color="auto"/>
              <w:right w:val="single" w:sz="4" w:space="0" w:color="auto"/>
            </w:tcBorders>
          </w:tcPr>
          <w:p w14:paraId="68492687" w14:textId="77777777" w:rsidR="00784A32" w:rsidRPr="0015688A"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5957F8D6" w14:textId="77777777" w:rsidR="00784A32" w:rsidRPr="0015688A" w:rsidRDefault="00784A32" w:rsidP="00354887">
            <w:pPr>
              <w:pStyle w:val="TAL"/>
              <w:keepNext w:val="0"/>
              <w:keepLines w:val="0"/>
              <w:widowControl w:val="0"/>
            </w:pPr>
          </w:p>
        </w:tc>
      </w:tr>
    </w:tbl>
    <w:p w14:paraId="458BBC49" w14:textId="77777777" w:rsidR="00784A32" w:rsidRPr="0015688A" w:rsidRDefault="00784A32" w:rsidP="00784A32"/>
    <w:p w14:paraId="1CC3056D" w14:textId="0F83C218" w:rsidR="00784A32" w:rsidRPr="0015688A" w:rsidRDefault="00784A32" w:rsidP="00784A32">
      <w:pPr>
        <w:pStyle w:val="TH"/>
      </w:pPr>
      <w:r w:rsidRPr="0015688A">
        <w:t xml:space="preserve">Table 6.1.2.2.3-21: </w:t>
      </w:r>
      <w:del w:id="330" w:author="Kahn, Jason D. (Fed)" w:date="2021-08-24T16:59:00Z">
        <w:r w:rsidRPr="0015688A" w:rsidDel="00D05B66">
          <w:delText>Transmission Control Ack (Step 31, Table 6.1.2.2.3.2-1)</w:delText>
        </w:r>
      </w:del>
      <w:ins w:id="331" w:author="Kahn, Jason D. (Fed)" w:date="2021-08-24T16:59:00Z">
        <w:r w:rsidR="00D05B66" w:rsidRPr="0015688A">
          <w:t>VOID</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15688A" w:rsidDel="00D05B66" w14:paraId="12FD8BD2" w14:textId="6D5E48B9" w:rsidTr="00354887">
        <w:trPr>
          <w:tblHeader/>
          <w:jc w:val="center"/>
          <w:del w:id="332" w:author="Kahn, Jason D. (Fed)" w:date="2021-08-24T16:59:00Z"/>
        </w:trPr>
        <w:tc>
          <w:tcPr>
            <w:tcW w:w="9531" w:type="dxa"/>
            <w:gridSpan w:val="5"/>
          </w:tcPr>
          <w:p w14:paraId="00B3F653" w14:textId="54702593" w:rsidR="00784A32" w:rsidRPr="0015688A" w:rsidDel="00D05B66" w:rsidRDefault="00784A32" w:rsidP="00354887">
            <w:pPr>
              <w:pStyle w:val="TAL"/>
              <w:keepNext w:val="0"/>
              <w:keepLines w:val="0"/>
              <w:widowControl w:val="0"/>
              <w:rPr>
                <w:del w:id="333" w:author="Kahn, Jason D. (Fed)" w:date="2021-08-24T16:59:00Z"/>
              </w:rPr>
            </w:pPr>
            <w:del w:id="334" w:author="Kahn, Jason D. (Fed)" w:date="2021-08-24T16:59:00Z">
              <w:r w:rsidRPr="0015688A" w:rsidDel="00D05B66">
                <w:delText xml:space="preserve">Derivation Path: TS 36.579-1 [2], Table 5.5.11.3.5-1 </w:delText>
              </w:r>
            </w:del>
          </w:p>
        </w:tc>
      </w:tr>
      <w:tr w:rsidR="00784A32" w:rsidRPr="0015688A" w:rsidDel="00D05B66" w14:paraId="49E0842B" w14:textId="5E20257E" w:rsidTr="00354887">
        <w:trPr>
          <w:tblHeader/>
          <w:jc w:val="center"/>
          <w:del w:id="335" w:author="Kahn, Jason D. (Fed)" w:date="2021-08-24T16:59:00Z"/>
        </w:trPr>
        <w:tc>
          <w:tcPr>
            <w:tcW w:w="2381" w:type="dxa"/>
          </w:tcPr>
          <w:p w14:paraId="23E9BD93" w14:textId="34EE5D84" w:rsidR="00784A32" w:rsidRPr="0015688A" w:rsidDel="00D05B66" w:rsidRDefault="00784A32" w:rsidP="00354887">
            <w:pPr>
              <w:pStyle w:val="TAH"/>
              <w:rPr>
                <w:del w:id="336" w:author="Kahn, Jason D. (Fed)" w:date="2021-08-24T16:59:00Z"/>
              </w:rPr>
            </w:pPr>
            <w:del w:id="337" w:author="Kahn, Jason D. (Fed)" w:date="2021-08-24T16:59:00Z">
              <w:r w:rsidRPr="0015688A" w:rsidDel="00D05B66">
                <w:delText>Information Element</w:delText>
              </w:r>
            </w:del>
          </w:p>
        </w:tc>
        <w:tc>
          <w:tcPr>
            <w:tcW w:w="2382" w:type="dxa"/>
          </w:tcPr>
          <w:p w14:paraId="591A7DEA" w14:textId="38A7F758" w:rsidR="00784A32" w:rsidRPr="0015688A" w:rsidDel="00D05B66" w:rsidRDefault="00784A32" w:rsidP="00354887">
            <w:pPr>
              <w:pStyle w:val="TAH"/>
              <w:rPr>
                <w:del w:id="338" w:author="Kahn, Jason D. (Fed)" w:date="2021-08-24T16:59:00Z"/>
              </w:rPr>
            </w:pPr>
            <w:del w:id="339" w:author="Kahn, Jason D. (Fed)" w:date="2021-08-24T16:59:00Z">
              <w:r w:rsidRPr="0015688A" w:rsidDel="00D05B66">
                <w:delText>Value/remark</w:delText>
              </w:r>
            </w:del>
          </w:p>
        </w:tc>
        <w:tc>
          <w:tcPr>
            <w:tcW w:w="2254" w:type="dxa"/>
          </w:tcPr>
          <w:p w14:paraId="685D6378" w14:textId="1666F40E" w:rsidR="00784A32" w:rsidRPr="0015688A" w:rsidDel="00D05B66" w:rsidRDefault="00784A32" w:rsidP="00354887">
            <w:pPr>
              <w:pStyle w:val="TAH"/>
              <w:rPr>
                <w:del w:id="340" w:author="Kahn, Jason D. (Fed)" w:date="2021-08-24T16:59:00Z"/>
              </w:rPr>
            </w:pPr>
            <w:del w:id="341" w:author="Kahn, Jason D. (Fed)" w:date="2021-08-24T16:59:00Z">
              <w:r w:rsidRPr="0015688A" w:rsidDel="00D05B66">
                <w:delText>Comment</w:delText>
              </w:r>
            </w:del>
          </w:p>
        </w:tc>
        <w:tc>
          <w:tcPr>
            <w:tcW w:w="1322" w:type="dxa"/>
          </w:tcPr>
          <w:p w14:paraId="61BDD280" w14:textId="4A4D8D3F" w:rsidR="00784A32" w:rsidRPr="0015688A" w:rsidDel="00D05B66" w:rsidRDefault="00784A32" w:rsidP="00354887">
            <w:pPr>
              <w:pStyle w:val="TAH"/>
              <w:rPr>
                <w:del w:id="342" w:author="Kahn, Jason D. (Fed)" w:date="2021-08-24T16:59:00Z"/>
              </w:rPr>
            </w:pPr>
            <w:del w:id="343" w:author="Kahn, Jason D. (Fed)" w:date="2021-08-24T16:59:00Z">
              <w:r w:rsidRPr="0015688A" w:rsidDel="00D05B66">
                <w:delText>Reference</w:delText>
              </w:r>
            </w:del>
          </w:p>
        </w:tc>
        <w:tc>
          <w:tcPr>
            <w:tcW w:w="1192" w:type="dxa"/>
          </w:tcPr>
          <w:p w14:paraId="4A416585" w14:textId="0D179E4A" w:rsidR="00784A32" w:rsidRPr="0015688A" w:rsidDel="00D05B66" w:rsidRDefault="00784A32" w:rsidP="00354887">
            <w:pPr>
              <w:pStyle w:val="TAH"/>
              <w:rPr>
                <w:del w:id="344" w:author="Kahn, Jason D. (Fed)" w:date="2021-08-24T16:59:00Z"/>
              </w:rPr>
            </w:pPr>
            <w:del w:id="345" w:author="Kahn, Jason D. (Fed)" w:date="2021-08-24T16:59:00Z">
              <w:r w:rsidRPr="0015688A" w:rsidDel="00D05B66">
                <w:delText>Condition</w:delText>
              </w:r>
            </w:del>
          </w:p>
        </w:tc>
      </w:tr>
      <w:tr w:rsidR="00784A32" w:rsidRPr="0015688A" w:rsidDel="00D05B66" w14:paraId="43E1B3DB" w14:textId="6AEBE74E" w:rsidTr="00354887">
        <w:trPr>
          <w:tblHeader/>
          <w:jc w:val="center"/>
          <w:del w:id="346" w:author="Kahn, Jason D. (Fed)" w:date="2021-08-24T16:59:00Z"/>
        </w:trPr>
        <w:tc>
          <w:tcPr>
            <w:tcW w:w="2381" w:type="dxa"/>
          </w:tcPr>
          <w:p w14:paraId="453B5231" w14:textId="6B9076F6" w:rsidR="00784A32" w:rsidRPr="0015688A" w:rsidDel="00D05B66" w:rsidRDefault="00784A32" w:rsidP="00354887">
            <w:pPr>
              <w:pStyle w:val="TAL"/>
              <w:keepNext w:val="0"/>
              <w:keepLines w:val="0"/>
              <w:widowControl w:val="0"/>
              <w:rPr>
                <w:del w:id="347" w:author="Kahn, Jason D. (Fed)" w:date="2021-08-24T16:59:00Z"/>
                <w:rFonts w:eastAsia="Yu Gothic"/>
              </w:rPr>
            </w:pPr>
            <w:del w:id="348" w:author="Kahn, Jason D. (Fed)" w:date="2021-08-24T16:59:00Z">
              <w:r w:rsidRPr="0015688A" w:rsidDel="00D05B66">
                <w:rPr>
                  <w:rFonts w:eastAsia="Yu Gothic"/>
                </w:rPr>
                <w:delText>Message Type</w:delText>
              </w:r>
            </w:del>
          </w:p>
        </w:tc>
        <w:tc>
          <w:tcPr>
            <w:tcW w:w="2382" w:type="dxa"/>
          </w:tcPr>
          <w:p w14:paraId="0FCD0336" w14:textId="2030A000" w:rsidR="00784A32" w:rsidRPr="0015688A" w:rsidDel="00D05B66" w:rsidRDefault="00784A32" w:rsidP="00354887">
            <w:pPr>
              <w:pStyle w:val="TAL"/>
              <w:keepNext w:val="0"/>
              <w:keepLines w:val="0"/>
              <w:widowControl w:val="0"/>
              <w:rPr>
                <w:del w:id="349" w:author="Kahn, Jason D. (Fed)" w:date="2021-08-24T16:59:00Z"/>
                <w:rFonts w:eastAsia="Yu Gothic"/>
              </w:rPr>
            </w:pPr>
          </w:p>
        </w:tc>
        <w:tc>
          <w:tcPr>
            <w:tcW w:w="2254" w:type="dxa"/>
          </w:tcPr>
          <w:p w14:paraId="4700E730" w14:textId="0476D162" w:rsidR="00784A32" w:rsidRPr="0015688A" w:rsidDel="00D05B66" w:rsidRDefault="00784A32" w:rsidP="00354887">
            <w:pPr>
              <w:pStyle w:val="TAL"/>
              <w:keepNext w:val="0"/>
              <w:keepLines w:val="0"/>
              <w:widowControl w:val="0"/>
              <w:rPr>
                <w:del w:id="350" w:author="Kahn, Jason D. (Fed)" w:date="2021-08-24T16:59:00Z"/>
                <w:rFonts w:eastAsia="MS PGothic"/>
              </w:rPr>
            </w:pPr>
          </w:p>
        </w:tc>
        <w:tc>
          <w:tcPr>
            <w:tcW w:w="1322" w:type="dxa"/>
          </w:tcPr>
          <w:p w14:paraId="08B1FB9A" w14:textId="5D4B449D" w:rsidR="00784A32" w:rsidRPr="0015688A" w:rsidDel="00D05B66" w:rsidRDefault="00784A32" w:rsidP="00354887">
            <w:pPr>
              <w:pStyle w:val="TAL"/>
              <w:keepNext w:val="0"/>
              <w:keepLines w:val="0"/>
              <w:widowControl w:val="0"/>
              <w:rPr>
                <w:del w:id="351" w:author="Kahn, Jason D. (Fed)" w:date="2021-08-24T16:59:00Z"/>
                <w:rFonts w:eastAsia="Yu Gothic"/>
              </w:rPr>
            </w:pPr>
          </w:p>
        </w:tc>
        <w:tc>
          <w:tcPr>
            <w:tcW w:w="1192" w:type="dxa"/>
          </w:tcPr>
          <w:p w14:paraId="2F0DEA49" w14:textId="2B9414BA" w:rsidR="00784A32" w:rsidRPr="0015688A" w:rsidDel="00D05B66" w:rsidRDefault="00784A32" w:rsidP="00354887">
            <w:pPr>
              <w:pStyle w:val="TAL"/>
              <w:keepNext w:val="0"/>
              <w:keepLines w:val="0"/>
              <w:widowControl w:val="0"/>
              <w:rPr>
                <w:del w:id="352" w:author="Kahn, Jason D. (Fed)" w:date="2021-08-24T16:59:00Z"/>
                <w:rFonts w:eastAsia="Yu Gothic"/>
              </w:rPr>
            </w:pPr>
          </w:p>
        </w:tc>
      </w:tr>
      <w:tr w:rsidR="00784A32" w:rsidRPr="0015688A" w:rsidDel="00D05B66" w14:paraId="07354ABA" w14:textId="7591E7CF" w:rsidTr="00354887">
        <w:trPr>
          <w:tblHeader/>
          <w:jc w:val="center"/>
          <w:del w:id="353" w:author="Kahn, Jason D. (Fed)" w:date="2021-08-24T16:59:00Z"/>
        </w:trPr>
        <w:tc>
          <w:tcPr>
            <w:tcW w:w="2381" w:type="dxa"/>
          </w:tcPr>
          <w:p w14:paraId="44BDC162" w14:textId="0E6803A6" w:rsidR="00784A32" w:rsidRPr="0015688A" w:rsidDel="00D05B66" w:rsidRDefault="00784A32" w:rsidP="00354887">
            <w:pPr>
              <w:pStyle w:val="TAL"/>
              <w:keepNext w:val="0"/>
              <w:keepLines w:val="0"/>
              <w:widowControl w:val="0"/>
              <w:rPr>
                <w:del w:id="354" w:author="Kahn, Jason D. (Fed)" w:date="2021-08-24T16:59:00Z"/>
                <w:rFonts w:eastAsia="Yu Gothic"/>
              </w:rPr>
            </w:pPr>
            <w:del w:id="355" w:author="Kahn, Jason D. (Fed)" w:date="2021-08-24T16:59:00Z">
              <w:r w:rsidRPr="0015688A" w:rsidDel="00D05B66">
                <w:rPr>
                  <w:rFonts w:eastAsia="Yu Gothic"/>
                </w:rPr>
                <w:delText xml:space="preserve">  Message Type</w:delText>
              </w:r>
            </w:del>
          </w:p>
        </w:tc>
        <w:tc>
          <w:tcPr>
            <w:tcW w:w="2382" w:type="dxa"/>
          </w:tcPr>
          <w:p w14:paraId="3EB0AADD" w14:textId="62848C54" w:rsidR="00784A32" w:rsidRPr="0015688A" w:rsidDel="00D05B66" w:rsidRDefault="00784A32" w:rsidP="00354887">
            <w:pPr>
              <w:pStyle w:val="TAL"/>
              <w:keepNext w:val="0"/>
              <w:keepLines w:val="0"/>
              <w:widowControl w:val="0"/>
              <w:rPr>
                <w:del w:id="356" w:author="Kahn, Jason D. (Fed)" w:date="2021-08-24T16:59:00Z"/>
                <w:rFonts w:eastAsia="Yu Gothic"/>
              </w:rPr>
            </w:pPr>
            <w:del w:id="357" w:author="Kahn, Jason D. (Fed)" w:date="2021-08-24T16:59:00Z">
              <w:r w:rsidRPr="0015688A" w:rsidDel="00D05B66">
                <w:rPr>
                  <w:rFonts w:eastAsia="Yu Gothic"/>
                </w:rPr>
                <w:delText>'00010000'</w:delText>
              </w:r>
            </w:del>
          </w:p>
        </w:tc>
        <w:tc>
          <w:tcPr>
            <w:tcW w:w="2254" w:type="dxa"/>
          </w:tcPr>
          <w:p w14:paraId="1A97A718" w14:textId="47F633FB" w:rsidR="00784A32" w:rsidRPr="0015688A" w:rsidDel="00D05B66" w:rsidRDefault="00784A32" w:rsidP="00354887">
            <w:pPr>
              <w:pStyle w:val="TAL"/>
              <w:keepNext w:val="0"/>
              <w:keepLines w:val="0"/>
              <w:widowControl w:val="0"/>
              <w:rPr>
                <w:del w:id="358" w:author="Kahn, Jason D. (Fed)" w:date="2021-08-24T16:59:00Z"/>
                <w:rFonts w:eastAsia="MS PGothic"/>
              </w:rPr>
            </w:pPr>
            <w:del w:id="359" w:author="Kahn, Jason D. (Fed)" w:date="2021-08-24T16:59:00Z">
              <w:r w:rsidRPr="0015688A" w:rsidDel="00D05B66">
                <w:rPr>
                  <w:rFonts w:eastAsia="MS PGothic"/>
                </w:rPr>
                <w:delText>Transmission Control Ack message for Transmission Granted message which requested acknowledgment.</w:delText>
              </w:r>
            </w:del>
          </w:p>
        </w:tc>
        <w:tc>
          <w:tcPr>
            <w:tcW w:w="1322" w:type="dxa"/>
          </w:tcPr>
          <w:p w14:paraId="46F21025" w14:textId="4B34F029" w:rsidR="00784A32" w:rsidRPr="0015688A" w:rsidDel="00D05B66" w:rsidRDefault="00784A32" w:rsidP="00354887">
            <w:pPr>
              <w:pStyle w:val="TAL"/>
              <w:keepNext w:val="0"/>
              <w:keepLines w:val="0"/>
              <w:widowControl w:val="0"/>
              <w:rPr>
                <w:del w:id="360" w:author="Kahn, Jason D. (Fed)" w:date="2021-08-24T16:59:00Z"/>
                <w:rFonts w:eastAsia="Yu Gothic"/>
              </w:rPr>
            </w:pPr>
          </w:p>
        </w:tc>
        <w:tc>
          <w:tcPr>
            <w:tcW w:w="1192" w:type="dxa"/>
          </w:tcPr>
          <w:p w14:paraId="4F623FC5" w14:textId="48EE35C7" w:rsidR="00784A32" w:rsidRPr="0015688A" w:rsidDel="00D05B66" w:rsidRDefault="00784A32" w:rsidP="00354887">
            <w:pPr>
              <w:pStyle w:val="TAL"/>
              <w:keepNext w:val="0"/>
              <w:keepLines w:val="0"/>
              <w:widowControl w:val="0"/>
              <w:rPr>
                <w:del w:id="361" w:author="Kahn, Jason D. (Fed)" w:date="2021-08-24T16:59:00Z"/>
                <w:rFonts w:eastAsia="Yu Gothic"/>
              </w:rPr>
            </w:pPr>
          </w:p>
        </w:tc>
      </w:tr>
    </w:tbl>
    <w:p w14:paraId="2280731A" w14:textId="77777777" w:rsidR="00784A32" w:rsidRPr="0015688A" w:rsidRDefault="00784A32" w:rsidP="00784A32"/>
    <w:p w14:paraId="34CC6265" w14:textId="77777777" w:rsidR="00784A32" w:rsidRPr="0015688A" w:rsidRDefault="00784A32" w:rsidP="00784A32">
      <w:pPr>
        <w:pStyle w:val="TH"/>
      </w:pPr>
      <w:r w:rsidRPr="0015688A">
        <w:t>Table 6.1.2.2.3.3-22: Transmission End Response (Step 42, Table 6.1.2.2.3.2-1)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84"/>
      </w:tblGrid>
      <w:tr w:rsidR="00784A32" w:rsidRPr="0015688A" w14:paraId="1144BF91" w14:textId="77777777" w:rsidTr="00354887">
        <w:trPr>
          <w:trHeight w:val="70"/>
          <w:tblHeader/>
        </w:trPr>
        <w:tc>
          <w:tcPr>
            <w:tcW w:w="9644" w:type="dxa"/>
            <w:gridSpan w:val="5"/>
          </w:tcPr>
          <w:p w14:paraId="1FE78E24" w14:textId="77777777" w:rsidR="00784A32" w:rsidRPr="0015688A" w:rsidRDefault="00784A32" w:rsidP="00354887">
            <w:pPr>
              <w:pStyle w:val="TAL"/>
              <w:keepLines w:val="0"/>
              <w:widowControl w:val="0"/>
            </w:pPr>
            <w:r w:rsidRPr="0015688A">
              <w:t>Derivation Path: TS 36.579-1 [2], Table 5.5.11.3.2-1</w:t>
            </w:r>
          </w:p>
        </w:tc>
      </w:tr>
      <w:tr w:rsidR="00784A32" w:rsidRPr="0015688A" w14:paraId="2487D72D" w14:textId="77777777" w:rsidTr="00354887">
        <w:trPr>
          <w:tblHeader/>
        </w:trPr>
        <w:tc>
          <w:tcPr>
            <w:tcW w:w="2790" w:type="dxa"/>
          </w:tcPr>
          <w:p w14:paraId="1575D1E7" w14:textId="77777777" w:rsidR="00784A32" w:rsidRPr="0015688A" w:rsidRDefault="00784A32" w:rsidP="00354887">
            <w:pPr>
              <w:pStyle w:val="TAH"/>
              <w:keepLines w:val="0"/>
              <w:widowControl w:val="0"/>
            </w:pPr>
            <w:r w:rsidRPr="0015688A">
              <w:t>Information Element</w:t>
            </w:r>
          </w:p>
        </w:tc>
        <w:tc>
          <w:tcPr>
            <w:tcW w:w="2160" w:type="dxa"/>
          </w:tcPr>
          <w:p w14:paraId="6402558B" w14:textId="77777777" w:rsidR="00784A32" w:rsidRPr="0015688A" w:rsidRDefault="00784A32" w:rsidP="00354887">
            <w:pPr>
              <w:pStyle w:val="TAH"/>
              <w:keepLines w:val="0"/>
              <w:widowControl w:val="0"/>
            </w:pPr>
            <w:r w:rsidRPr="0015688A">
              <w:t>Value/remark</w:t>
            </w:r>
          </w:p>
        </w:tc>
        <w:tc>
          <w:tcPr>
            <w:tcW w:w="2160" w:type="dxa"/>
            <w:tcBorders>
              <w:bottom w:val="single" w:sz="4" w:space="0" w:color="auto"/>
            </w:tcBorders>
          </w:tcPr>
          <w:p w14:paraId="4898B267" w14:textId="77777777" w:rsidR="00784A32" w:rsidRPr="0015688A" w:rsidRDefault="00784A32" w:rsidP="00354887">
            <w:pPr>
              <w:pStyle w:val="TAH"/>
              <w:keepLines w:val="0"/>
              <w:widowControl w:val="0"/>
            </w:pPr>
            <w:r w:rsidRPr="0015688A">
              <w:t>Comment</w:t>
            </w:r>
          </w:p>
        </w:tc>
        <w:tc>
          <w:tcPr>
            <w:tcW w:w="1350" w:type="dxa"/>
          </w:tcPr>
          <w:p w14:paraId="2500EB64" w14:textId="77777777" w:rsidR="00784A32" w:rsidRPr="0015688A" w:rsidRDefault="00784A32" w:rsidP="00354887">
            <w:pPr>
              <w:pStyle w:val="TAH"/>
              <w:keepLines w:val="0"/>
              <w:widowControl w:val="0"/>
            </w:pPr>
            <w:r w:rsidRPr="0015688A">
              <w:t>Reference</w:t>
            </w:r>
          </w:p>
        </w:tc>
        <w:tc>
          <w:tcPr>
            <w:tcW w:w="1184" w:type="dxa"/>
          </w:tcPr>
          <w:p w14:paraId="2F532A3B" w14:textId="77777777" w:rsidR="00784A32" w:rsidRPr="0015688A" w:rsidRDefault="00784A32" w:rsidP="00354887">
            <w:pPr>
              <w:pStyle w:val="TAH"/>
              <w:keepLines w:val="0"/>
              <w:widowControl w:val="0"/>
            </w:pPr>
            <w:r w:rsidRPr="0015688A">
              <w:t>Condition</w:t>
            </w:r>
          </w:p>
        </w:tc>
      </w:tr>
      <w:tr w:rsidR="00784A32" w:rsidRPr="0015688A" w14:paraId="12BB302A" w14:textId="77777777" w:rsidTr="00354887">
        <w:trPr>
          <w:tblHeader/>
        </w:trPr>
        <w:tc>
          <w:tcPr>
            <w:tcW w:w="2790" w:type="dxa"/>
          </w:tcPr>
          <w:p w14:paraId="0A56A69A" w14:textId="77777777" w:rsidR="00784A32" w:rsidRPr="0015688A" w:rsidRDefault="00784A32" w:rsidP="00354887">
            <w:pPr>
              <w:pStyle w:val="TAL"/>
            </w:pPr>
            <w:r w:rsidRPr="0015688A">
              <w:rPr>
                <w:rFonts w:eastAsia="Yu Gothic"/>
                <w:b/>
              </w:rPr>
              <w:t>Subtype</w:t>
            </w:r>
          </w:p>
        </w:tc>
        <w:tc>
          <w:tcPr>
            <w:tcW w:w="2160" w:type="dxa"/>
          </w:tcPr>
          <w:p w14:paraId="39421FD6" w14:textId="77777777" w:rsidR="00784A32" w:rsidRPr="0015688A" w:rsidRDefault="00784A32" w:rsidP="00354887">
            <w:pPr>
              <w:pStyle w:val="TAL"/>
            </w:pPr>
            <w:r w:rsidRPr="0015688A">
              <w:t>'10001'</w:t>
            </w:r>
          </w:p>
        </w:tc>
        <w:tc>
          <w:tcPr>
            <w:tcW w:w="2160" w:type="dxa"/>
            <w:tcBorders>
              <w:bottom w:val="single" w:sz="4" w:space="0" w:color="auto"/>
            </w:tcBorders>
          </w:tcPr>
          <w:p w14:paraId="38CC2FEE" w14:textId="77777777" w:rsidR="00784A32" w:rsidRPr="0015688A" w:rsidRDefault="00784A32" w:rsidP="00354887">
            <w:pPr>
              <w:pStyle w:val="TAL"/>
            </w:pPr>
          </w:p>
        </w:tc>
        <w:tc>
          <w:tcPr>
            <w:tcW w:w="1350" w:type="dxa"/>
          </w:tcPr>
          <w:p w14:paraId="0C57997A" w14:textId="77777777" w:rsidR="00784A32" w:rsidRPr="0015688A" w:rsidRDefault="00784A32" w:rsidP="00354887">
            <w:pPr>
              <w:pStyle w:val="TAL"/>
            </w:pPr>
          </w:p>
        </w:tc>
        <w:tc>
          <w:tcPr>
            <w:tcW w:w="1184" w:type="dxa"/>
          </w:tcPr>
          <w:p w14:paraId="17A792E6" w14:textId="77777777" w:rsidR="00784A32" w:rsidRPr="0015688A" w:rsidRDefault="00784A32" w:rsidP="00354887">
            <w:pPr>
              <w:pStyle w:val="TAL"/>
            </w:pPr>
          </w:p>
        </w:tc>
      </w:tr>
    </w:tbl>
    <w:p w14:paraId="32336DFC" w14:textId="77777777" w:rsidR="00784A32" w:rsidRPr="0015688A" w:rsidRDefault="00784A32" w:rsidP="00784A32"/>
    <w:p w14:paraId="7A0F3542" w14:textId="19A71B7B" w:rsidR="00784A32" w:rsidRPr="0015688A" w:rsidRDefault="00784A32" w:rsidP="00784A32">
      <w:pPr>
        <w:pStyle w:val="TH"/>
      </w:pPr>
      <w:r w:rsidRPr="0015688A">
        <w:t xml:space="preserve">Table 6.1.2.2.3.3-23: </w:t>
      </w:r>
      <w:del w:id="362" w:author="Kahn, Jason D. (Fed)" w:date="2021-08-24T16:59:00Z">
        <w:r w:rsidRPr="0015688A" w:rsidDel="00D05B66">
          <w:delText>Transmission Control Ack (Step 44, Table 6.1.2.2.3.2-1)</w:delText>
        </w:r>
      </w:del>
      <w:ins w:id="363" w:author="Kahn, Jason D. (Fed)" w:date="2021-08-24T16:59:00Z">
        <w:r w:rsidR="00D05B66" w:rsidRPr="0015688A">
          <w:t>VOID</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15688A" w:rsidDel="00D05B66" w14:paraId="73AA2351" w14:textId="75DD2575" w:rsidTr="00354887">
        <w:trPr>
          <w:tblHeader/>
          <w:jc w:val="center"/>
          <w:del w:id="364" w:author="Kahn, Jason D. (Fed)" w:date="2021-08-24T16:59:00Z"/>
        </w:trPr>
        <w:tc>
          <w:tcPr>
            <w:tcW w:w="9531" w:type="dxa"/>
            <w:gridSpan w:val="5"/>
          </w:tcPr>
          <w:p w14:paraId="347B2794" w14:textId="04F99531" w:rsidR="00784A32" w:rsidRPr="0015688A" w:rsidDel="00D05B66" w:rsidRDefault="00784A32" w:rsidP="00354887">
            <w:pPr>
              <w:pStyle w:val="TAL"/>
              <w:keepNext w:val="0"/>
              <w:keepLines w:val="0"/>
              <w:widowControl w:val="0"/>
              <w:rPr>
                <w:del w:id="365" w:author="Kahn, Jason D. (Fed)" w:date="2021-08-24T16:59:00Z"/>
              </w:rPr>
            </w:pPr>
            <w:del w:id="366" w:author="Kahn, Jason D. (Fed)" w:date="2021-08-24T16:59:00Z">
              <w:r w:rsidRPr="0015688A" w:rsidDel="00D05B66">
                <w:delText>Derivation Path: TS 36.579-1 [2], Table 5.5.11.3.5-1</w:delText>
              </w:r>
            </w:del>
          </w:p>
        </w:tc>
      </w:tr>
      <w:tr w:rsidR="00784A32" w:rsidRPr="0015688A" w:rsidDel="00D05B66" w14:paraId="07CF789D" w14:textId="546E3337" w:rsidTr="00354887">
        <w:trPr>
          <w:tblHeader/>
          <w:jc w:val="center"/>
          <w:del w:id="367" w:author="Kahn, Jason D. (Fed)" w:date="2021-08-24T16:59:00Z"/>
        </w:trPr>
        <w:tc>
          <w:tcPr>
            <w:tcW w:w="2381" w:type="dxa"/>
          </w:tcPr>
          <w:p w14:paraId="6119D05C" w14:textId="631E17A5" w:rsidR="00784A32" w:rsidRPr="0015688A" w:rsidDel="00D05B66" w:rsidRDefault="00784A32" w:rsidP="00354887">
            <w:pPr>
              <w:pStyle w:val="TAH"/>
              <w:rPr>
                <w:del w:id="368" w:author="Kahn, Jason D. (Fed)" w:date="2021-08-24T16:59:00Z"/>
              </w:rPr>
            </w:pPr>
            <w:del w:id="369" w:author="Kahn, Jason D. (Fed)" w:date="2021-08-24T16:59:00Z">
              <w:r w:rsidRPr="0015688A" w:rsidDel="00D05B66">
                <w:delText>Information Element</w:delText>
              </w:r>
            </w:del>
          </w:p>
        </w:tc>
        <w:tc>
          <w:tcPr>
            <w:tcW w:w="2382" w:type="dxa"/>
          </w:tcPr>
          <w:p w14:paraId="365B5607" w14:textId="3E2FE0FA" w:rsidR="00784A32" w:rsidRPr="0015688A" w:rsidDel="00D05B66" w:rsidRDefault="00784A32" w:rsidP="00354887">
            <w:pPr>
              <w:pStyle w:val="TAH"/>
              <w:rPr>
                <w:del w:id="370" w:author="Kahn, Jason D. (Fed)" w:date="2021-08-24T16:59:00Z"/>
              </w:rPr>
            </w:pPr>
            <w:del w:id="371" w:author="Kahn, Jason D. (Fed)" w:date="2021-08-24T16:59:00Z">
              <w:r w:rsidRPr="0015688A" w:rsidDel="00D05B66">
                <w:delText>Value/remark</w:delText>
              </w:r>
            </w:del>
          </w:p>
        </w:tc>
        <w:tc>
          <w:tcPr>
            <w:tcW w:w="2254" w:type="dxa"/>
          </w:tcPr>
          <w:p w14:paraId="69002701" w14:textId="3D89947E" w:rsidR="00784A32" w:rsidRPr="0015688A" w:rsidDel="00D05B66" w:rsidRDefault="00784A32" w:rsidP="00354887">
            <w:pPr>
              <w:pStyle w:val="TAH"/>
              <w:rPr>
                <w:del w:id="372" w:author="Kahn, Jason D. (Fed)" w:date="2021-08-24T16:59:00Z"/>
              </w:rPr>
            </w:pPr>
            <w:del w:id="373" w:author="Kahn, Jason D. (Fed)" w:date="2021-08-24T16:59:00Z">
              <w:r w:rsidRPr="0015688A" w:rsidDel="00D05B66">
                <w:delText>Comment</w:delText>
              </w:r>
            </w:del>
          </w:p>
        </w:tc>
        <w:tc>
          <w:tcPr>
            <w:tcW w:w="1322" w:type="dxa"/>
          </w:tcPr>
          <w:p w14:paraId="45E530BF" w14:textId="7B3D95A0" w:rsidR="00784A32" w:rsidRPr="0015688A" w:rsidDel="00D05B66" w:rsidRDefault="00784A32" w:rsidP="00354887">
            <w:pPr>
              <w:pStyle w:val="TAH"/>
              <w:rPr>
                <w:del w:id="374" w:author="Kahn, Jason D. (Fed)" w:date="2021-08-24T16:59:00Z"/>
              </w:rPr>
            </w:pPr>
            <w:del w:id="375" w:author="Kahn, Jason D. (Fed)" w:date="2021-08-24T16:59:00Z">
              <w:r w:rsidRPr="0015688A" w:rsidDel="00D05B66">
                <w:delText>Reference</w:delText>
              </w:r>
            </w:del>
          </w:p>
        </w:tc>
        <w:tc>
          <w:tcPr>
            <w:tcW w:w="1192" w:type="dxa"/>
          </w:tcPr>
          <w:p w14:paraId="048BF1FF" w14:textId="59A61B32" w:rsidR="00784A32" w:rsidRPr="0015688A" w:rsidDel="00D05B66" w:rsidRDefault="00784A32" w:rsidP="00354887">
            <w:pPr>
              <w:pStyle w:val="TAH"/>
              <w:rPr>
                <w:del w:id="376" w:author="Kahn, Jason D. (Fed)" w:date="2021-08-24T16:59:00Z"/>
              </w:rPr>
            </w:pPr>
            <w:del w:id="377" w:author="Kahn, Jason D. (Fed)" w:date="2021-08-24T16:59:00Z">
              <w:r w:rsidRPr="0015688A" w:rsidDel="00D05B66">
                <w:delText>Condition</w:delText>
              </w:r>
            </w:del>
          </w:p>
        </w:tc>
      </w:tr>
      <w:tr w:rsidR="00784A32" w:rsidRPr="0015688A" w:rsidDel="00D05B66" w14:paraId="1B8D3D2B" w14:textId="397DC9F4" w:rsidTr="00354887">
        <w:trPr>
          <w:tblHeader/>
          <w:jc w:val="center"/>
          <w:del w:id="378" w:author="Kahn, Jason D. (Fed)" w:date="2021-08-24T16:59:00Z"/>
        </w:trPr>
        <w:tc>
          <w:tcPr>
            <w:tcW w:w="2381" w:type="dxa"/>
          </w:tcPr>
          <w:p w14:paraId="3D52E29F" w14:textId="48B155D6" w:rsidR="00784A32" w:rsidRPr="0015688A" w:rsidDel="00D05B66" w:rsidRDefault="00784A32" w:rsidP="00354887">
            <w:pPr>
              <w:pStyle w:val="TAL"/>
              <w:keepNext w:val="0"/>
              <w:keepLines w:val="0"/>
              <w:widowControl w:val="0"/>
              <w:rPr>
                <w:del w:id="379" w:author="Kahn, Jason D. (Fed)" w:date="2021-08-24T16:59:00Z"/>
                <w:rFonts w:eastAsia="Yu Gothic"/>
              </w:rPr>
            </w:pPr>
            <w:del w:id="380" w:author="Kahn, Jason D. (Fed)" w:date="2021-08-24T16:59:00Z">
              <w:r w:rsidRPr="0015688A" w:rsidDel="00D05B66">
                <w:rPr>
                  <w:rFonts w:eastAsia="Yu Gothic"/>
                </w:rPr>
                <w:delText>Message Type</w:delText>
              </w:r>
            </w:del>
          </w:p>
        </w:tc>
        <w:tc>
          <w:tcPr>
            <w:tcW w:w="2382" w:type="dxa"/>
          </w:tcPr>
          <w:p w14:paraId="2FCCC175" w14:textId="5636D7AB" w:rsidR="00784A32" w:rsidRPr="0015688A" w:rsidDel="00D05B66" w:rsidRDefault="00784A32" w:rsidP="00354887">
            <w:pPr>
              <w:pStyle w:val="TAL"/>
              <w:keepNext w:val="0"/>
              <w:keepLines w:val="0"/>
              <w:widowControl w:val="0"/>
              <w:rPr>
                <w:del w:id="381" w:author="Kahn, Jason D. (Fed)" w:date="2021-08-24T16:59:00Z"/>
                <w:rFonts w:eastAsia="Yu Gothic"/>
              </w:rPr>
            </w:pPr>
          </w:p>
        </w:tc>
        <w:tc>
          <w:tcPr>
            <w:tcW w:w="2254" w:type="dxa"/>
          </w:tcPr>
          <w:p w14:paraId="5D267B38" w14:textId="10FCAEAA" w:rsidR="00784A32" w:rsidRPr="0015688A" w:rsidDel="00D05B66" w:rsidRDefault="00784A32" w:rsidP="00354887">
            <w:pPr>
              <w:pStyle w:val="TAL"/>
              <w:keepNext w:val="0"/>
              <w:keepLines w:val="0"/>
              <w:widowControl w:val="0"/>
              <w:rPr>
                <w:del w:id="382" w:author="Kahn, Jason D. (Fed)" w:date="2021-08-24T16:59:00Z"/>
                <w:rFonts w:eastAsia="MS PGothic"/>
              </w:rPr>
            </w:pPr>
          </w:p>
        </w:tc>
        <w:tc>
          <w:tcPr>
            <w:tcW w:w="1322" w:type="dxa"/>
          </w:tcPr>
          <w:p w14:paraId="28520BC1" w14:textId="48C566AE" w:rsidR="00784A32" w:rsidRPr="0015688A" w:rsidDel="00D05B66" w:rsidRDefault="00784A32" w:rsidP="00354887">
            <w:pPr>
              <w:pStyle w:val="TAL"/>
              <w:keepNext w:val="0"/>
              <w:keepLines w:val="0"/>
              <w:widowControl w:val="0"/>
              <w:rPr>
                <w:del w:id="383" w:author="Kahn, Jason D. (Fed)" w:date="2021-08-24T16:59:00Z"/>
                <w:rFonts w:eastAsia="Yu Gothic"/>
              </w:rPr>
            </w:pPr>
          </w:p>
        </w:tc>
        <w:tc>
          <w:tcPr>
            <w:tcW w:w="1192" w:type="dxa"/>
          </w:tcPr>
          <w:p w14:paraId="6E99C0FB" w14:textId="58010085" w:rsidR="00784A32" w:rsidRPr="0015688A" w:rsidDel="00D05B66" w:rsidRDefault="00784A32" w:rsidP="00354887">
            <w:pPr>
              <w:pStyle w:val="TAL"/>
              <w:keepNext w:val="0"/>
              <w:keepLines w:val="0"/>
              <w:widowControl w:val="0"/>
              <w:rPr>
                <w:del w:id="384" w:author="Kahn, Jason D. (Fed)" w:date="2021-08-24T16:59:00Z"/>
                <w:rFonts w:eastAsia="Yu Gothic"/>
              </w:rPr>
            </w:pPr>
          </w:p>
        </w:tc>
      </w:tr>
      <w:tr w:rsidR="00784A32" w:rsidRPr="0015688A" w:rsidDel="00D05B66" w14:paraId="2C7C1768" w14:textId="59FA6582" w:rsidTr="00354887">
        <w:trPr>
          <w:tblHeader/>
          <w:jc w:val="center"/>
          <w:del w:id="385" w:author="Kahn, Jason D. (Fed)" w:date="2021-08-24T16:59:00Z"/>
        </w:trPr>
        <w:tc>
          <w:tcPr>
            <w:tcW w:w="2381" w:type="dxa"/>
          </w:tcPr>
          <w:p w14:paraId="14706853" w14:textId="4ACE29A8" w:rsidR="00784A32" w:rsidRPr="0015688A" w:rsidDel="00D05B66" w:rsidRDefault="00784A32" w:rsidP="00354887">
            <w:pPr>
              <w:pStyle w:val="TAL"/>
              <w:keepNext w:val="0"/>
              <w:keepLines w:val="0"/>
              <w:widowControl w:val="0"/>
              <w:rPr>
                <w:del w:id="386" w:author="Kahn, Jason D. (Fed)" w:date="2021-08-24T16:59:00Z"/>
                <w:rFonts w:eastAsia="Yu Gothic"/>
              </w:rPr>
            </w:pPr>
            <w:del w:id="387" w:author="Kahn, Jason D. (Fed)" w:date="2021-08-24T16:59:00Z">
              <w:r w:rsidRPr="0015688A" w:rsidDel="00D05B66">
                <w:rPr>
                  <w:rFonts w:eastAsia="Yu Gothic"/>
                </w:rPr>
                <w:delText xml:space="preserve">  Message Type</w:delText>
              </w:r>
            </w:del>
          </w:p>
        </w:tc>
        <w:tc>
          <w:tcPr>
            <w:tcW w:w="2382" w:type="dxa"/>
          </w:tcPr>
          <w:p w14:paraId="375EF97E" w14:textId="23A10036" w:rsidR="00784A32" w:rsidRPr="0015688A" w:rsidDel="00D05B66" w:rsidRDefault="00784A32" w:rsidP="00354887">
            <w:pPr>
              <w:pStyle w:val="TAL"/>
              <w:keepNext w:val="0"/>
              <w:keepLines w:val="0"/>
              <w:widowControl w:val="0"/>
              <w:rPr>
                <w:del w:id="388" w:author="Kahn, Jason D. (Fed)" w:date="2021-08-24T16:59:00Z"/>
                <w:rFonts w:eastAsia="Yu Gothic"/>
              </w:rPr>
            </w:pPr>
            <w:del w:id="389" w:author="Kahn, Jason D. (Fed)" w:date="2021-08-24T16:59:00Z">
              <w:r w:rsidRPr="0015688A" w:rsidDel="00D05B66">
                <w:rPr>
                  <w:rFonts w:eastAsia="Yu Gothic"/>
                </w:rPr>
                <w:delText>'00010001'</w:delText>
              </w:r>
            </w:del>
          </w:p>
        </w:tc>
        <w:tc>
          <w:tcPr>
            <w:tcW w:w="2254" w:type="dxa"/>
          </w:tcPr>
          <w:p w14:paraId="5196193C" w14:textId="627617DB" w:rsidR="00784A32" w:rsidRPr="0015688A" w:rsidDel="00D05B66" w:rsidRDefault="00784A32" w:rsidP="00354887">
            <w:pPr>
              <w:pStyle w:val="TAL"/>
              <w:keepNext w:val="0"/>
              <w:keepLines w:val="0"/>
              <w:widowControl w:val="0"/>
              <w:rPr>
                <w:del w:id="390" w:author="Kahn, Jason D. (Fed)" w:date="2021-08-24T16:59:00Z"/>
                <w:rFonts w:eastAsia="MS PGothic"/>
              </w:rPr>
            </w:pPr>
            <w:del w:id="391" w:author="Kahn, Jason D. (Fed)" w:date="2021-08-24T16:59:00Z">
              <w:r w:rsidRPr="0015688A" w:rsidDel="00D05B66">
                <w:rPr>
                  <w:rFonts w:eastAsia="MS PGothic"/>
                </w:rPr>
                <w:delText>Transmission Control Ack message for Transmission End Response message which requested acknowledgment.</w:delText>
              </w:r>
            </w:del>
          </w:p>
        </w:tc>
        <w:tc>
          <w:tcPr>
            <w:tcW w:w="1322" w:type="dxa"/>
          </w:tcPr>
          <w:p w14:paraId="0652F10F" w14:textId="677E26EA" w:rsidR="00784A32" w:rsidRPr="0015688A" w:rsidDel="00D05B66" w:rsidRDefault="00784A32" w:rsidP="00354887">
            <w:pPr>
              <w:pStyle w:val="TAL"/>
              <w:keepNext w:val="0"/>
              <w:keepLines w:val="0"/>
              <w:widowControl w:val="0"/>
              <w:rPr>
                <w:del w:id="392" w:author="Kahn, Jason D. (Fed)" w:date="2021-08-24T16:59:00Z"/>
                <w:rFonts w:eastAsia="Yu Gothic"/>
              </w:rPr>
            </w:pPr>
          </w:p>
        </w:tc>
        <w:tc>
          <w:tcPr>
            <w:tcW w:w="1192" w:type="dxa"/>
          </w:tcPr>
          <w:p w14:paraId="36F69342" w14:textId="6DA7D099" w:rsidR="00784A32" w:rsidRPr="0015688A" w:rsidDel="00D05B66" w:rsidRDefault="00784A32" w:rsidP="00354887">
            <w:pPr>
              <w:pStyle w:val="TAL"/>
              <w:keepNext w:val="0"/>
              <w:keepLines w:val="0"/>
              <w:widowControl w:val="0"/>
              <w:rPr>
                <w:del w:id="393" w:author="Kahn, Jason D. (Fed)" w:date="2021-08-24T16:59:00Z"/>
                <w:rFonts w:eastAsia="Yu Gothic"/>
              </w:rPr>
            </w:pPr>
          </w:p>
        </w:tc>
      </w:tr>
    </w:tbl>
    <w:p w14:paraId="2F9AAEC0" w14:textId="77777777" w:rsidR="00784A32" w:rsidRPr="0015688A" w:rsidRDefault="00784A32" w:rsidP="00784A32"/>
    <w:p w14:paraId="5C2EB78B" w14:textId="6FCD0AF3" w:rsidR="00784A32" w:rsidRPr="0015688A" w:rsidRDefault="00784A32" w:rsidP="00784A32">
      <w:pPr>
        <w:pStyle w:val="TH"/>
      </w:pPr>
      <w:r w:rsidRPr="0015688A">
        <w:t xml:space="preserve">Table: 6.1.2.2.3.3-24: </w:t>
      </w:r>
      <w:del w:id="394" w:author="Kahn, Jason D. (Fed)" w:date="2021-08-24T16:57:00Z">
        <w:r w:rsidRPr="0015688A" w:rsidDel="00D05B66">
          <w:delText>Transmission Idle (Step 45 from Table 6.1.2.2.3.2-1)</w:delText>
        </w:r>
      </w:del>
      <w:ins w:id="395" w:author="Kahn, Jason D. (Fed)" w:date="2021-08-24T16:57:00Z">
        <w:r w:rsidR="00D05B66" w:rsidRPr="0015688A">
          <w:t>VOID</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15688A" w:rsidDel="00D05B66" w14:paraId="5CA7DD46" w14:textId="121671FD" w:rsidTr="00354887">
        <w:trPr>
          <w:cantSplit/>
          <w:tblHeader/>
          <w:del w:id="396" w:author="Kahn, Jason D. (Fed)" w:date="2021-08-24T16:57:00Z"/>
        </w:trPr>
        <w:tc>
          <w:tcPr>
            <w:tcW w:w="9630" w:type="dxa"/>
            <w:gridSpan w:val="5"/>
          </w:tcPr>
          <w:p w14:paraId="07442764" w14:textId="03A2A812" w:rsidR="00784A32" w:rsidRPr="0015688A" w:rsidDel="00D05B66" w:rsidRDefault="00784A32" w:rsidP="00354887">
            <w:pPr>
              <w:pStyle w:val="TAL"/>
              <w:keepNext w:val="0"/>
              <w:keepLines w:val="0"/>
              <w:widowControl w:val="0"/>
              <w:rPr>
                <w:del w:id="397" w:author="Kahn, Jason D. (Fed)" w:date="2021-08-24T16:57:00Z"/>
              </w:rPr>
            </w:pPr>
            <w:del w:id="398" w:author="Kahn, Jason D. (Fed)" w:date="2021-08-24T16:57:00Z">
              <w:r w:rsidRPr="0015688A" w:rsidDel="00D05B66">
                <w:delText>Derivation Path: TS 36.579-1 [2], Table 5.5.11.2.16-1</w:delText>
              </w:r>
            </w:del>
          </w:p>
        </w:tc>
      </w:tr>
      <w:tr w:rsidR="00784A32" w:rsidRPr="0015688A" w:rsidDel="00D05B66" w14:paraId="3AF7F55A" w14:textId="4542C0F3" w:rsidTr="00354887">
        <w:trPr>
          <w:tblHeader/>
          <w:del w:id="399" w:author="Kahn, Jason D. (Fed)" w:date="2021-08-24T16:57:00Z"/>
        </w:trPr>
        <w:tc>
          <w:tcPr>
            <w:tcW w:w="2790" w:type="dxa"/>
          </w:tcPr>
          <w:p w14:paraId="2EE0BE3E" w14:textId="1639CE39" w:rsidR="00784A32" w:rsidRPr="0015688A" w:rsidDel="00D05B66" w:rsidRDefault="00784A32" w:rsidP="00354887">
            <w:pPr>
              <w:pStyle w:val="TAH"/>
              <w:keepNext w:val="0"/>
              <w:keepLines w:val="0"/>
              <w:widowControl w:val="0"/>
              <w:rPr>
                <w:del w:id="400" w:author="Kahn, Jason D. (Fed)" w:date="2021-08-24T16:57:00Z"/>
              </w:rPr>
            </w:pPr>
            <w:del w:id="401" w:author="Kahn, Jason D. (Fed)" w:date="2021-08-24T16:57:00Z">
              <w:r w:rsidRPr="0015688A" w:rsidDel="00D05B66">
                <w:delText>Information Element</w:delText>
              </w:r>
            </w:del>
          </w:p>
        </w:tc>
        <w:tc>
          <w:tcPr>
            <w:tcW w:w="2160" w:type="dxa"/>
          </w:tcPr>
          <w:p w14:paraId="7EEF1501" w14:textId="6CB46985" w:rsidR="00784A32" w:rsidRPr="0015688A" w:rsidDel="00D05B66" w:rsidRDefault="00784A32" w:rsidP="00354887">
            <w:pPr>
              <w:pStyle w:val="TAH"/>
              <w:keepNext w:val="0"/>
              <w:keepLines w:val="0"/>
              <w:widowControl w:val="0"/>
              <w:rPr>
                <w:del w:id="402" w:author="Kahn, Jason D. (Fed)" w:date="2021-08-24T16:57:00Z"/>
              </w:rPr>
            </w:pPr>
            <w:del w:id="403" w:author="Kahn, Jason D. (Fed)" w:date="2021-08-24T16:57:00Z">
              <w:r w:rsidRPr="0015688A" w:rsidDel="00D05B66">
                <w:delText>Value/remark</w:delText>
              </w:r>
            </w:del>
          </w:p>
        </w:tc>
        <w:tc>
          <w:tcPr>
            <w:tcW w:w="2160" w:type="dxa"/>
          </w:tcPr>
          <w:p w14:paraId="3505C851" w14:textId="3B37CB68" w:rsidR="00784A32" w:rsidRPr="0015688A" w:rsidDel="00D05B66" w:rsidRDefault="00784A32" w:rsidP="00354887">
            <w:pPr>
              <w:pStyle w:val="TAH"/>
              <w:keepNext w:val="0"/>
              <w:keepLines w:val="0"/>
              <w:widowControl w:val="0"/>
              <w:rPr>
                <w:del w:id="404" w:author="Kahn, Jason D. (Fed)" w:date="2021-08-24T16:57:00Z"/>
              </w:rPr>
            </w:pPr>
            <w:del w:id="405" w:author="Kahn, Jason D. (Fed)" w:date="2021-08-24T16:57:00Z">
              <w:r w:rsidRPr="0015688A" w:rsidDel="00D05B66">
                <w:delText>Comment</w:delText>
              </w:r>
            </w:del>
          </w:p>
        </w:tc>
        <w:tc>
          <w:tcPr>
            <w:tcW w:w="1350" w:type="dxa"/>
          </w:tcPr>
          <w:p w14:paraId="39E29621" w14:textId="5108024A" w:rsidR="00784A32" w:rsidRPr="0015688A" w:rsidDel="00D05B66" w:rsidRDefault="00784A32" w:rsidP="00354887">
            <w:pPr>
              <w:pStyle w:val="TAH"/>
              <w:keepNext w:val="0"/>
              <w:keepLines w:val="0"/>
              <w:widowControl w:val="0"/>
              <w:rPr>
                <w:del w:id="406" w:author="Kahn, Jason D. (Fed)" w:date="2021-08-24T16:57:00Z"/>
              </w:rPr>
            </w:pPr>
            <w:del w:id="407" w:author="Kahn, Jason D. (Fed)" w:date="2021-08-24T16:57:00Z">
              <w:r w:rsidRPr="0015688A" w:rsidDel="00D05B66">
                <w:delText>Reference</w:delText>
              </w:r>
            </w:del>
          </w:p>
        </w:tc>
        <w:tc>
          <w:tcPr>
            <w:tcW w:w="1170" w:type="dxa"/>
          </w:tcPr>
          <w:p w14:paraId="44A64D80" w14:textId="0569C1F6" w:rsidR="00784A32" w:rsidRPr="0015688A" w:rsidDel="00D05B66" w:rsidRDefault="00784A32" w:rsidP="00354887">
            <w:pPr>
              <w:pStyle w:val="TAH"/>
              <w:keepNext w:val="0"/>
              <w:keepLines w:val="0"/>
              <w:widowControl w:val="0"/>
              <w:rPr>
                <w:del w:id="408" w:author="Kahn, Jason D. (Fed)" w:date="2021-08-24T16:57:00Z"/>
              </w:rPr>
            </w:pPr>
            <w:del w:id="409" w:author="Kahn, Jason D. (Fed)" w:date="2021-08-24T16:57:00Z">
              <w:r w:rsidRPr="0015688A" w:rsidDel="00D05B66">
                <w:delText>Condition</w:delText>
              </w:r>
            </w:del>
          </w:p>
        </w:tc>
      </w:tr>
      <w:tr w:rsidR="00784A32" w:rsidRPr="0015688A" w:rsidDel="00D05B66" w14:paraId="0BCF3954" w14:textId="413836CD" w:rsidTr="00354887">
        <w:trPr>
          <w:del w:id="410" w:author="Kahn, Jason D. (Fed)" w:date="2021-08-24T16:57:00Z"/>
        </w:trPr>
        <w:tc>
          <w:tcPr>
            <w:tcW w:w="2790" w:type="dxa"/>
          </w:tcPr>
          <w:p w14:paraId="558C4CF8" w14:textId="35D2FD96" w:rsidR="00784A32" w:rsidRPr="0015688A" w:rsidDel="00D05B66" w:rsidRDefault="00784A32" w:rsidP="00354887">
            <w:pPr>
              <w:pStyle w:val="TAL"/>
              <w:keepNext w:val="0"/>
              <w:keepLines w:val="0"/>
              <w:widowControl w:val="0"/>
              <w:rPr>
                <w:del w:id="411" w:author="Kahn, Jason D. (Fed)" w:date="2021-08-24T16:57:00Z"/>
                <w:rFonts w:eastAsia="Calibri"/>
                <w:b/>
              </w:rPr>
            </w:pPr>
            <w:del w:id="412" w:author="Kahn, Jason D. (Fed)" w:date="2021-08-24T16:57:00Z">
              <w:r w:rsidRPr="0015688A" w:rsidDel="00D05B66">
                <w:rPr>
                  <w:rFonts w:eastAsia="Calibri"/>
                  <w:b/>
                </w:rPr>
                <w:delText>Transmission Indicator</w:delText>
              </w:r>
            </w:del>
          </w:p>
        </w:tc>
        <w:tc>
          <w:tcPr>
            <w:tcW w:w="2160" w:type="dxa"/>
          </w:tcPr>
          <w:p w14:paraId="0271A6AE" w14:textId="7A574485" w:rsidR="00784A32" w:rsidRPr="0015688A" w:rsidDel="00D05B66" w:rsidRDefault="00784A32" w:rsidP="00354887">
            <w:pPr>
              <w:pStyle w:val="TAL"/>
              <w:keepNext w:val="0"/>
              <w:keepLines w:val="0"/>
              <w:widowControl w:val="0"/>
              <w:rPr>
                <w:del w:id="413" w:author="Kahn, Jason D. (Fed)" w:date="2021-08-24T16:57:00Z"/>
              </w:rPr>
            </w:pPr>
          </w:p>
        </w:tc>
        <w:tc>
          <w:tcPr>
            <w:tcW w:w="2160" w:type="dxa"/>
          </w:tcPr>
          <w:p w14:paraId="5D1419DB" w14:textId="00ECAB24" w:rsidR="00784A32" w:rsidRPr="0015688A" w:rsidDel="00D05B66" w:rsidRDefault="00784A32" w:rsidP="00354887">
            <w:pPr>
              <w:pStyle w:val="TAL"/>
              <w:keepNext w:val="0"/>
              <w:keepLines w:val="0"/>
              <w:widowControl w:val="0"/>
              <w:rPr>
                <w:del w:id="414" w:author="Kahn, Jason D. (Fed)" w:date="2021-08-24T16:57:00Z"/>
              </w:rPr>
            </w:pPr>
          </w:p>
        </w:tc>
        <w:tc>
          <w:tcPr>
            <w:tcW w:w="1350" w:type="dxa"/>
          </w:tcPr>
          <w:p w14:paraId="6730CCB0" w14:textId="126E2B45" w:rsidR="00784A32" w:rsidRPr="0015688A" w:rsidDel="00D05B66" w:rsidRDefault="00784A32" w:rsidP="00354887">
            <w:pPr>
              <w:pStyle w:val="TAL"/>
              <w:keepNext w:val="0"/>
              <w:keepLines w:val="0"/>
              <w:widowControl w:val="0"/>
              <w:rPr>
                <w:del w:id="415" w:author="Kahn, Jason D. (Fed)" w:date="2021-08-24T16:57:00Z"/>
              </w:rPr>
            </w:pPr>
          </w:p>
        </w:tc>
        <w:tc>
          <w:tcPr>
            <w:tcW w:w="1170" w:type="dxa"/>
          </w:tcPr>
          <w:p w14:paraId="56295C85" w14:textId="277EA978" w:rsidR="00784A32" w:rsidRPr="0015688A" w:rsidDel="00D05B66" w:rsidRDefault="00784A32" w:rsidP="00354887">
            <w:pPr>
              <w:pStyle w:val="TAL"/>
              <w:keepNext w:val="0"/>
              <w:keepLines w:val="0"/>
              <w:widowControl w:val="0"/>
              <w:rPr>
                <w:del w:id="416" w:author="Kahn, Jason D. (Fed)" w:date="2021-08-24T16:57:00Z"/>
              </w:rPr>
            </w:pPr>
          </w:p>
        </w:tc>
      </w:tr>
      <w:tr w:rsidR="00784A32" w:rsidRPr="0015688A" w:rsidDel="00D05B66" w14:paraId="4115D4B3" w14:textId="42E2FEB5" w:rsidTr="00354887">
        <w:trPr>
          <w:del w:id="417" w:author="Kahn, Jason D. (Fed)" w:date="2021-08-24T16:57:00Z"/>
        </w:trPr>
        <w:tc>
          <w:tcPr>
            <w:tcW w:w="2790" w:type="dxa"/>
          </w:tcPr>
          <w:p w14:paraId="27D70B48" w14:textId="6D98514A" w:rsidR="00784A32" w:rsidRPr="0015688A" w:rsidDel="00D05B66" w:rsidRDefault="00784A32" w:rsidP="00354887">
            <w:pPr>
              <w:pStyle w:val="TAL"/>
              <w:keepNext w:val="0"/>
              <w:keepLines w:val="0"/>
              <w:widowControl w:val="0"/>
              <w:rPr>
                <w:del w:id="418" w:author="Kahn, Jason D. (Fed)" w:date="2021-08-24T16:57:00Z"/>
                <w:rFonts w:eastAsia="Calibri"/>
                <w:bCs/>
              </w:rPr>
            </w:pPr>
            <w:del w:id="419" w:author="Kahn, Jason D. (Fed)" w:date="2021-08-24T16:57:00Z">
              <w:r w:rsidRPr="0015688A" w:rsidDel="00D05B66">
                <w:rPr>
                  <w:rFonts w:eastAsia="Calibri"/>
                  <w:bCs/>
                </w:rPr>
                <w:delText xml:space="preserve">  Transmission Indicator</w:delText>
              </w:r>
            </w:del>
          </w:p>
        </w:tc>
        <w:tc>
          <w:tcPr>
            <w:tcW w:w="2160" w:type="dxa"/>
          </w:tcPr>
          <w:p w14:paraId="7FD892BB" w14:textId="7382AA0D" w:rsidR="00784A32" w:rsidRPr="0015688A" w:rsidDel="00D05B66" w:rsidRDefault="00784A32" w:rsidP="00354887">
            <w:pPr>
              <w:pStyle w:val="TAL"/>
              <w:keepNext w:val="0"/>
              <w:keepLines w:val="0"/>
              <w:widowControl w:val="0"/>
              <w:rPr>
                <w:del w:id="420" w:author="Kahn, Jason D. (Fed)" w:date="2021-08-24T16:57:00Z"/>
              </w:rPr>
            </w:pPr>
            <w:del w:id="421" w:author="Kahn, Jason D. (Fed)" w:date="2021-08-24T16:57:00Z">
              <w:r w:rsidRPr="0015688A" w:rsidDel="00D05B66">
                <w:delText>'1000000000000000'</w:delText>
              </w:r>
            </w:del>
          </w:p>
        </w:tc>
        <w:tc>
          <w:tcPr>
            <w:tcW w:w="2160" w:type="dxa"/>
          </w:tcPr>
          <w:p w14:paraId="32821E60" w14:textId="22FD83F4" w:rsidR="00784A32" w:rsidRPr="0015688A" w:rsidDel="00D05B66" w:rsidRDefault="00784A32" w:rsidP="00354887">
            <w:pPr>
              <w:pStyle w:val="TAL"/>
              <w:keepNext w:val="0"/>
              <w:keepLines w:val="0"/>
              <w:widowControl w:val="0"/>
              <w:rPr>
                <w:del w:id="422" w:author="Kahn, Jason D. (Fed)" w:date="2021-08-24T16:57:00Z"/>
              </w:rPr>
            </w:pPr>
            <w:del w:id="423" w:author="Kahn, Jason D. (Fed)" w:date="2021-08-24T16:57:00Z">
              <w:r w:rsidRPr="0015688A" w:rsidDel="00D05B66">
                <w:delText>A= normal call</w:delText>
              </w:r>
            </w:del>
          </w:p>
        </w:tc>
        <w:tc>
          <w:tcPr>
            <w:tcW w:w="1350" w:type="dxa"/>
          </w:tcPr>
          <w:p w14:paraId="44D407E4" w14:textId="72BBE54E" w:rsidR="00784A32" w:rsidRPr="0015688A" w:rsidDel="00D05B66" w:rsidRDefault="00784A32" w:rsidP="00354887">
            <w:pPr>
              <w:pStyle w:val="TAL"/>
              <w:keepNext w:val="0"/>
              <w:keepLines w:val="0"/>
              <w:widowControl w:val="0"/>
              <w:rPr>
                <w:del w:id="424" w:author="Kahn, Jason D. (Fed)" w:date="2021-08-24T16:57:00Z"/>
              </w:rPr>
            </w:pPr>
          </w:p>
        </w:tc>
        <w:tc>
          <w:tcPr>
            <w:tcW w:w="1170" w:type="dxa"/>
          </w:tcPr>
          <w:p w14:paraId="153F8674" w14:textId="2D58CDFC" w:rsidR="00784A32" w:rsidRPr="0015688A" w:rsidDel="00D05B66" w:rsidRDefault="00784A32" w:rsidP="00354887">
            <w:pPr>
              <w:pStyle w:val="TAL"/>
              <w:keepNext w:val="0"/>
              <w:keepLines w:val="0"/>
              <w:widowControl w:val="0"/>
              <w:rPr>
                <w:del w:id="425" w:author="Kahn, Jason D. (Fed)" w:date="2021-08-24T16:57:00Z"/>
              </w:rPr>
            </w:pPr>
          </w:p>
        </w:tc>
      </w:tr>
    </w:tbl>
    <w:p w14:paraId="7D8DB895" w14:textId="77777777" w:rsidR="00784A32" w:rsidRPr="0015688A" w:rsidRDefault="00784A32" w:rsidP="00784A32"/>
    <w:p w14:paraId="40EF1900" w14:textId="77777777" w:rsidR="00FD2B6C" w:rsidRPr="0015688A" w:rsidRDefault="00FD2B6C" w:rsidP="00FD2B6C">
      <w:pPr>
        <w:pStyle w:val="TH"/>
      </w:pPr>
      <w:r w:rsidRPr="0015688A">
        <w:t>Table 6.1.2.2.3.3-25: SIP BYE (Step 47,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26"/>
        <w:gridCol w:w="2328"/>
        <w:gridCol w:w="2272"/>
        <w:gridCol w:w="1294"/>
        <w:gridCol w:w="1311"/>
      </w:tblGrid>
      <w:tr w:rsidR="00784A32" w:rsidRPr="0015688A" w:rsidDel="00127C5D" w14:paraId="7ED044B0" w14:textId="77777777" w:rsidTr="00354887">
        <w:trPr>
          <w:tblHeader/>
          <w:jc w:val="center"/>
        </w:trPr>
        <w:tc>
          <w:tcPr>
            <w:tcW w:w="9531" w:type="dxa"/>
            <w:gridSpan w:val="5"/>
          </w:tcPr>
          <w:p w14:paraId="2F9EEBFE" w14:textId="77777777" w:rsidR="00784A32" w:rsidRPr="0015688A" w:rsidDel="00127C5D" w:rsidRDefault="00784A32" w:rsidP="00354887">
            <w:pPr>
              <w:pStyle w:val="TAL"/>
              <w:keepNext w:val="0"/>
              <w:keepLines w:val="0"/>
              <w:widowControl w:val="0"/>
            </w:pPr>
            <w:r w:rsidRPr="0015688A">
              <w:t>Derivation Path: TS 36.579-1, Table 5.5.2.2-1, condition MO_CALL</w:t>
            </w:r>
          </w:p>
        </w:tc>
      </w:tr>
      <w:tr w:rsidR="00784A32" w:rsidRPr="0015688A" w:rsidDel="00127C5D" w14:paraId="0A7B4A56" w14:textId="77777777" w:rsidTr="00354887">
        <w:trPr>
          <w:tblHeader/>
          <w:jc w:val="center"/>
        </w:trPr>
        <w:tc>
          <w:tcPr>
            <w:tcW w:w="2326" w:type="dxa"/>
          </w:tcPr>
          <w:p w14:paraId="16E816D7" w14:textId="77777777" w:rsidR="00784A32" w:rsidRPr="0015688A" w:rsidDel="00127C5D" w:rsidRDefault="00784A32" w:rsidP="00354887">
            <w:pPr>
              <w:pStyle w:val="TAH"/>
            </w:pPr>
            <w:r w:rsidRPr="0015688A">
              <w:t>Information Element</w:t>
            </w:r>
          </w:p>
        </w:tc>
        <w:tc>
          <w:tcPr>
            <w:tcW w:w="2328" w:type="dxa"/>
          </w:tcPr>
          <w:p w14:paraId="60C0F62B" w14:textId="77777777" w:rsidR="00784A32" w:rsidRPr="0015688A" w:rsidDel="00127C5D" w:rsidRDefault="00784A32" w:rsidP="00354887">
            <w:pPr>
              <w:pStyle w:val="TAH"/>
            </w:pPr>
            <w:r w:rsidRPr="0015688A">
              <w:t>Value/remark</w:t>
            </w:r>
          </w:p>
        </w:tc>
        <w:tc>
          <w:tcPr>
            <w:tcW w:w="2272" w:type="dxa"/>
          </w:tcPr>
          <w:p w14:paraId="65B0B512" w14:textId="77777777" w:rsidR="00784A32" w:rsidRPr="0015688A" w:rsidDel="00127C5D" w:rsidRDefault="00784A32" w:rsidP="00354887">
            <w:pPr>
              <w:pStyle w:val="TAH"/>
            </w:pPr>
            <w:r w:rsidRPr="0015688A">
              <w:t>Comment</w:t>
            </w:r>
          </w:p>
        </w:tc>
        <w:tc>
          <w:tcPr>
            <w:tcW w:w="1294" w:type="dxa"/>
          </w:tcPr>
          <w:p w14:paraId="471F717E" w14:textId="77777777" w:rsidR="00784A32" w:rsidRPr="0015688A" w:rsidDel="00127C5D" w:rsidRDefault="00784A32" w:rsidP="00354887">
            <w:pPr>
              <w:pStyle w:val="TAH"/>
            </w:pPr>
            <w:r w:rsidRPr="0015688A">
              <w:t>Reference</w:t>
            </w:r>
          </w:p>
        </w:tc>
        <w:tc>
          <w:tcPr>
            <w:tcW w:w="1311" w:type="dxa"/>
          </w:tcPr>
          <w:p w14:paraId="1C51D594" w14:textId="77777777" w:rsidR="00784A32" w:rsidRPr="0015688A" w:rsidDel="00127C5D" w:rsidRDefault="00784A32" w:rsidP="00354887">
            <w:pPr>
              <w:pStyle w:val="TAH"/>
            </w:pPr>
            <w:r w:rsidRPr="0015688A">
              <w:t>Condition</w:t>
            </w:r>
          </w:p>
        </w:tc>
      </w:tr>
    </w:tbl>
    <w:p w14:paraId="36DF883B" w14:textId="77777777" w:rsidR="00784A32" w:rsidRPr="0015688A" w:rsidRDefault="00784A32" w:rsidP="00784A32"/>
    <w:p w14:paraId="387A01BF" w14:textId="02E64DC9" w:rsidR="00784A32" w:rsidRPr="0015688A" w:rsidRDefault="00784A32" w:rsidP="00784A32">
      <w:pPr>
        <w:pStyle w:val="TH"/>
      </w:pPr>
      <w:r w:rsidRPr="0015688A">
        <w:t xml:space="preserve">Table 6.1.2.2.3.3-26: </w:t>
      </w:r>
      <w:del w:id="426" w:author="Kahn, Jason D. (Fed)" w:date="2021-08-24T16:57:00Z">
        <w:r w:rsidRPr="0015688A" w:rsidDel="00D05B66">
          <w:delText>SIP 200 (OK) (Step 48, Table 6.1.2.2.3.2-1)</w:delText>
        </w:r>
      </w:del>
      <w:ins w:id="427" w:author="Kahn, Jason D. (Fed)" w:date="2021-08-24T16:57:00Z">
        <w:r w:rsidR="00D05B66" w:rsidRPr="0015688A">
          <w:t>VOID</w:t>
        </w:r>
      </w:ins>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463"/>
        <w:gridCol w:w="1057"/>
      </w:tblGrid>
      <w:tr w:rsidR="00784A32" w:rsidRPr="0015688A" w:rsidDel="00D05B66" w14:paraId="4937312B" w14:textId="376BB11F" w:rsidTr="00354887">
        <w:trPr>
          <w:tblHeader/>
          <w:del w:id="428" w:author="Kahn, Jason D. (Fed)" w:date="2021-08-24T16:57:00Z"/>
        </w:trPr>
        <w:tc>
          <w:tcPr>
            <w:tcW w:w="9517" w:type="dxa"/>
            <w:gridSpan w:val="5"/>
          </w:tcPr>
          <w:p w14:paraId="3BA1CCB6" w14:textId="36B4213B" w:rsidR="00784A32" w:rsidRPr="0015688A" w:rsidDel="00D05B66" w:rsidRDefault="00784A32" w:rsidP="00354887">
            <w:pPr>
              <w:pStyle w:val="TAL"/>
              <w:keepLines w:val="0"/>
              <w:widowControl w:val="0"/>
              <w:rPr>
                <w:del w:id="429" w:author="Kahn, Jason D. (Fed)" w:date="2021-08-24T16:57:00Z"/>
              </w:rPr>
            </w:pPr>
            <w:del w:id="430" w:author="Kahn, Jason D. (Fed)" w:date="2021-08-24T16:57:00Z">
              <w:r w:rsidRPr="0015688A" w:rsidDel="00D05B66">
                <w:delText>Derivation Path: TS 36.579-1 [2], Table 5.5.2.17.1.2-1, condition MCVIDEO</w:delText>
              </w:r>
            </w:del>
          </w:p>
        </w:tc>
      </w:tr>
      <w:tr w:rsidR="00784A32" w:rsidRPr="0015688A" w:rsidDel="00D05B66" w14:paraId="598EBCCD" w14:textId="15910CAA" w:rsidTr="00354887">
        <w:trPr>
          <w:trHeight w:val="260"/>
          <w:tblHeader/>
          <w:del w:id="431" w:author="Kahn, Jason D. (Fed)" w:date="2021-08-24T16:57:00Z"/>
        </w:trPr>
        <w:tc>
          <w:tcPr>
            <w:tcW w:w="2677" w:type="dxa"/>
          </w:tcPr>
          <w:p w14:paraId="65660A4C" w14:textId="74743AAB" w:rsidR="00784A32" w:rsidRPr="0015688A" w:rsidDel="00D05B66" w:rsidRDefault="00784A32" w:rsidP="00354887">
            <w:pPr>
              <w:pStyle w:val="TAH"/>
              <w:keepLines w:val="0"/>
              <w:widowControl w:val="0"/>
              <w:rPr>
                <w:del w:id="432" w:author="Kahn, Jason D. (Fed)" w:date="2021-08-24T16:57:00Z"/>
              </w:rPr>
            </w:pPr>
            <w:del w:id="433" w:author="Kahn, Jason D. (Fed)" w:date="2021-08-24T16:57:00Z">
              <w:r w:rsidRPr="0015688A" w:rsidDel="00D05B66">
                <w:delText>Information Element</w:delText>
              </w:r>
            </w:del>
          </w:p>
        </w:tc>
        <w:tc>
          <w:tcPr>
            <w:tcW w:w="2160" w:type="dxa"/>
          </w:tcPr>
          <w:p w14:paraId="16A5F0FC" w14:textId="38C9A254" w:rsidR="00784A32" w:rsidRPr="0015688A" w:rsidDel="00D05B66" w:rsidRDefault="00784A32" w:rsidP="00354887">
            <w:pPr>
              <w:pStyle w:val="TAH"/>
              <w:keepLines w:val="0"/>
              <w:widowControl w:val="0"/>
              <w:rPr>
                <w:del w:id="434" w:author="Kahn, Jason D. (Fed)" w:date="2021-08-24T16:57:00Z"/>
              </w:rPr>
            </w:pPr>
            <w:del w:id="435" w:author="Kahn, Jason D. (Fed)" w:date="2021-08-24T16:57:00Z">
              <w:r w:rsidRPr="0015688A" w:rsidDel="00D05B66">
                <w:delText>Value/remark</w:delText>
              </w:r>
            </w:del>
          </w:p>
        </w:tc>
        <w:tc>
          <w:tcPr>
            <w:tcW w:w="2160" w:type="dxa"/>
            <w:tcBorders>
              <w:bottom w:val="single" w:sz="4" w:space="0" w:color="auto"/>
            </w:tcBorders>
          </w:tcPr>
          <w:p w14:paraId="771AB22F" w14:textId="0C27281F" w:rsidR="00784A32" w:rsidRPr="0015688A" w:rsidDel="00D05B66" w:rsidRDefault="00784A32" w:rsidP="00354887">
            <w:pPr>
              <w:pStyle w:val="TAH"/>
              <w:keepLines w:val="0"/>
              <w:widowControl w:val="0"/>
              <w:rPr>
                <w:del w:id="436" w:author="Kahn, Jason D. (Fed)" w:date="2021-08-24T16:57:00Z"/>
              </w:rPr>
            </w:pPr>
            <w:del w:id="437" w:author="Kahn, Jason D. (Fed)" w:date="2021-08-24T16:57:00Z">
              <w:r w:rsidRPr="0015688A" w:rsidDel="00D05B66">
                <w:delText>Comment</w:delText>
              </w:r>
            </w:del>
          </w:p>
        </w:tc>
        <w:tc>
          <w:tcPr>
            <w:tcW w:w="1463" w:type="dxa"/>
          </w:tcPr>
          <w:p w14:paraId="5632AF95" w14:textId="4DEF2E4A" w:rsidR="00784A32" w:rsidRPr="0015688A" w:rsidDel="00D05B66" w:rsidRDefault="00784A32" w:rsidP="00354887">
            <w:pPr>
              <w:pStyle w:val="TAH"/>
              <w:keepLines w:val="0"/>
              <w:widowControl w:val="0"/>
              <w:rPr>
                <w:del w:id="438" w:author="Kahn, Jason D. (Fed)" w:date="2021-08-24T16:57:00Z"/>
              </w:rPr>
            </w:pPr>
            <w:del w:id="439" w:author="Kahn, Jason D. (Fed)" w:date="2021-08-24T16:57:00Z">
              <w:r w:rsidRPr="0015688A" w:rsidDel="00D05B66">
                <w:delText>Reference</w:delText>
              </w:r>
            </w:del>
          </w:p>
        </w:tc>
        <w:tc>
          <w:tcPr>
            <w:tcW w:w="1057" w:type="dxa"/>
          </w:tcPr>
          <w:p w14:paraId="7186C05E" w14:textId="19BA27AE" w:rsidR="00784A32" w:rsidRPr="0015688A" w:rsidDel="00D05B66" w:rsidRDefault="00784A32" w:rsidP="00354887">
            <w:pPr>
              <w:pStyle w:val="TAH"/>
              <w:keepLines w:val="0"/>
              <w:widowControl w:val="0"/>
              <w:rPr>
                <w:del w:id="440" w:author="Kahn, Jason D. (Fed)" w:date="2021-08-24T16:57:00Z"/>
              </w:rPr>
            </w:pPr>
            <w:del w:id="441" w:author="Kahn, Jason D. (Fed)" w:date="2021-08-24T16:57:00Z">
              <w:r w:rsidRPr="0015688A" w:rsidDel="00D05B66">
                <w:delText>Condition</w:delText>
              </w:r>
            </w:del>
          </w:p>
        </w:tc>
      </w:tr>
      <w:tr w:rsidR="00784A32" w:rsidRPr="0015688A" w:rsidDel="00D05B66" w14:paraId="2BD9A82E" w14:textId="19A1F813" w:rsidTr="00354887">
        <w:trPr>
          <w:del w:id="442" w:author="Kahn, Jason D. (Fed)" w:date="2021-08-24T16:57:00Z"/>
        </w:trPr>
        <w:tc>
          <w:tcPr>
            <w:tcW w:w="2677" w:type="dxa"/>
          </w:tcPr>
          <w:p w14:paraId="53EDD89E" w14:textId="1C6628B4" w:rsidR="00784A32" w:rsidRPr="0015688A" w:rsidDel="00D05B66" w:rsidRDefault="00784A32" w:rsidP="00354887">
            <w:pPr>
              <w:pStyle w:val="TAL"/>
              <w:rPr>
                <w:del w:id="443" w:author="Kahn, Jason D. (Fed)" w:date="2021-08-24T16:57:00Z"/>
                <w:b/>
                <w:bCs/>
              </w:rPr>
            </w:pPr>
            <w:del w:id="444" w:author="Kahn, Jason D. (Fed)" w:date="2021-08-24T16:57:00Z">
              <w:r w:rsidRPr="0015688A" w:rsidDel="00D05B66">
                <w:rPr>
                  <w:b/>
                  <w:bCs/>
                </w:rPr>
                <w:delText>Content-Type</w:delText>
              </w:r>
            </w:del>
          </w:p>
        </w:tc>
        <w:tc>
          <w:tcPr>
            <w:tcW w:w="2160" w:type="dxa"/>
          </w:tcPr>
          <w:p w14:paraId="669BFE90" w14:textId="6D192C18" w:rsidR="00784A32" w:rsidRPr="0015688A" w:rsidDel="00D05B66" w:rsidRDefault="00784A32" w:rsidP="00354887">
            <w:pPr>
              <w:pStyle w:val="TAL"/>
              <w:rPr>
                <w:del w:id="445" w:author="Kahn, Jason D. (Fed)" w:date="2021-08-24T16:57:00Z"/>
              </w:rPr>
            </w:pPr>
            <w:del w:id="446" w:author="Kahn, Jason D. (Fed)" w:date="2021-08-24T16:57:00Z">
              <w:r w:rsidRPr="0015688A" w:rsidDel="00D05B66">
                <w:delText>not present</w:delText>
              </w:r>
            </w:del>
          </w:p>
        </w:tc>
        <w:tc>
          <w:tcPr>
            <w:tcW w:w="2160" w:type="dxa"/>
            <w:tcBorders>
              <w:bottom w:val="single" w:sz="4" w:space="0" w:color="auto"/>
            </w:tcBorders>
          </w:tcPr>
          <w:p w14:paraId="0981BA00" w14:textId="79BD7526" w:rsidR="00784A32" w:rsidRPr="0015688A" w:rsidDel="00D05B66" w:rsidRDefault="00784A32" w:rsidP="00354887">
            <w:pPr>
              <w:pStyle w:val="TAL"/>
              <w:rPr>
                <w:del w:id="447" w:author="Kahn, Jason D. (Fed)" w:date="2021-08-24T16:57:00Z"/>
              </w:rPr>
            </w:pPr>
          </w:p>
        </w:tc>
        <w:tc>
          <w:tcPr>
            <w:tcW w:w="1463" w:type="dxa"/>
          </w:tcPr>
          <w:p w14:paraId="50C943C0" w14:textId="74442A50" w:rsidR="00784A32" w:rsidRPr="0015688A" w:rsidDel="00D05B66" w:rsidRDefault="00784A32" w:rsidP="00354887">
            <w:pPr>
              <w:pStyle w:val="TAL"/>
              <w:rPr>
                <w:del w:id="448" w:author="Kahn, Jason D. (Fed)" w:date="2021-08-24T16:57:00Z"/>
              </w:rPr>
            </w:pPr>
          </w:p>
        </w:tc>
        <w:tc>
          <w:tcPr>
            <w:tcW w:w="1057" w:type="dxa"/>
          </w:tcPr>
          <w:p w14:paraId="54390DF7" w14:textId="76183479" w:rsidR="00784A32" w:rsidRPr="0015688A" w:rsidDel="00D05B66" w:rsidRDefault="00784A32" w:rsidP="00354887">
            <w:pPr>
              <w:pStyle w:val="TAL"/>
              <w:rPr>
                <w:del w:id="449" w:author="Kahn, Jason D. (Fed)" w:date="2021-08-24T16:57:00Z"/>
              </w:rPr>
            </w:pPr>
          </w:p>
        </w:tc>
      </w:tr>
      <w:tr w:rsidR="00784A32" w:rsidRPr="0015688A" w:rsidDel="00D05B66" w14:paraId="4C4FC0CD" w14:textId="74078135" w:rsidTr="00354887">
        <w:trPr>
          <w:del w:id="450" w:author="Kahn, Jason D. (Fed)" w:date="2021-08-24T16:57:00Z"/>
        </w:trPr>
        <w:tc>
          <w:tcPr>
            <w:tcW w:w="2677" w:type="dxa"/>
          </w:tcPr>
          <w:p w14:paraId="5815B251" w14:textId="7E7BC47D" w:rsidR="00784A32" w:rsidRPr="0015688A" w:rsidDel="00D05B66" w:rsidRDefault="00784A32" w:rsidP="00354887">
            <w:pPr>
              <w:pStyle w:val="TAL"/>
              <w:rPr>
                <w:del w:id="451" w:author="Kahn, Jason D. (Fed)" w:date="2021-08-24T16:57:00Z"/>
                <w:b/>
                <w:bCs/>
              </w:rPr>
            </w:pPr>
            <w:del w:id="452" w:author="Kahn, Jason D. (Fed)" w:date="2021-08-24T16:57:00Z">
              <w:r w:rsidRPr="0015688A" w:rsidDel="00D05B66">
                <w:rPr>
                  <w:b/>
                  <w:bCs/>
                </w:rPr>
                <w:delText>Content-Length</w:delText>
              </w:r>
            </w:del>
          </w:p>
        </w:tc>
        <w:tc>
          <w:tcPr>
            <w:tcW w:w="2160" w:type="dxa"/>
          </w:tcPr>
          <w:p w14:paraId="5366C3D0" w14:textId="6D2DE652" w:rsidR="00784A32" w:rsidRPr="0015688A" w:rsidDel="00D05B66" w:rsidRDefault="00784A32" w:rsidP="00354887">
            <w:pPr>
              <w:pStyle w:val="TAL"/>
              <w:rPr>
                <w:del w:id="453" w:author="Kahn, Jason D. (Fed)" w:date="2021-08-24T16:57:00Z"/>
              </w:rPr>
            </w:pPr>
          </w:p>
        </w:tc>
        <w:tc>
          <w:tcPr>
            <w:tcW w:w="2160" w:type="dxa"/>
            <w:tcBorders>
              <w:top w:val="single" w:sz="4" w:space="0" w:color="auto"/>
              <w:bottom w:val="single" w:sz="4" w:space="0" w:color="auto"/>
            </w:tcBorders>
          </w:tcPr>
          <w:p w14:paraId="2872DC1B" w14:textId="14E9BBD2" w:rsidR="00784A32" w:rsidRPr="0015688A" w:rsidDel="00D05B66" w:rsidRDefault="00784A32" w:rsidP="00354887">
            <w:pPr>
              <w:pStyle w:val="TAL"/>
              <w:rPr>
                <w:del w:id="454" w:author="Kahn, Jason D. (Fed)" w:date="2021-08-24T16:57:00Z"/>
              </w:rPr>
            </w:pPr>
          </w:p>
        </w:tc>
        <w:tc>
          <w:tcPr>
            <w:tcW w:w="1463" w:type="dxa"/>
          </w:tcPr>
          <w:p w14:paraId="5972AD9B" w14:textId="65D72DA5" w:rsidR="00784A32" w:rsidRPr="0015688A" w:rsidDel="00D05B66" w:rsidRDefault="00784A32" w:rsidP="00354887">
            <w:pPr>
              <w:pStyle w:val="TAL"/>
              <w:rPr>
                <w:del w:id="455" w:author="Kahn, Jason D. (Fed)" w:date="2021-08-24T16:57:00Z"/>
              </w:rPr>
            </w:pPr>
          </w:p>
        </w:tc>
        <w:tc>
          <w:tcPr>
            <w:tcW w:w="1057" w:type="dxa"/>
          </w:tcPr>
          <w:p w14:paraId="1F7AFD2F" w14:textId="0AFF024A" w:rsidR="00784A32" w:rsidRPr="0015688A" w:rsidDel="00D05B66" w:rsidRDefault="00784A32" w:rsidP="00354887">
            <w:pPr>
              <w:pStyle w:val="TAL"/>
              <w:rPr>
                <w:del w:id="456" w:author="Kahn, Jason D. (Fed)" w:date="2021-08-24T16:57:00Z"/>
              </w:rPr>
            </w:pPr>
          </w:p>
        </w:tc>
      </w:tr>
      <w:tr w:rsidR="00784A32" w:rsidRPr="0015688A" w:rsidDel="00D05B66" w14:paraId="349552F5" w14:textId="6C118F71" w:rsidTr="00354887">
        <w:trPr>
          <w:del w:id="457" w:author="Kahn, Jason D. (Fed)" w:date="2021-08-24T16:57:00Z"/>
        </w:trPr>
        <w:tc>
          <w:tcPr>
            <w:tcW w:w="2677" w:type="dxa"/>
          </w:tcPr>
          <w:p w14:paraId="2AA45250" w14:textId="718A05B3" w:rsidR="00784A32" w:rsidRPr="0015688A" w:rsidDel="00D05B66" w:rsidRDefault="00784A32" w:rsidP="00354887">
            <w:pPr>
              <w:pStyle w:val="TAL"/>
              <w:rPr>
                <w:del w:id="458" w:author="Kahn, Jason D. (Fed)" w:date="2021-08-24T16:57:00Z"/>
              </w:rPr>
            </w:pPr>
            <w:del w:id="459" w:author="Kahn, Jason D. (Fed)" w:date="2021-08-24T16:57:00Z">
              <w:r w:rsidRPr="0015688A" w:rsidDel="00D05B66">
                <w:delText xml:space="preserve">  value</w:delText>
              </w:r>
            </w:del>
          </w:p>
        </w:tc>
        <w:tc>
          <w:tcPr>
            <w:tcW w:w="2160" w:type="dxa"/>
          </w:tcPr>
          <w:p w14:paraId="7CF698BB" w14:textId="23D50C76" w:rsidR="00784A32" w:rsidRPr="0015688A" w:rsidDel="00D05B66" w:rsidRDefault="00784A32" w:rsidP="00354887">
            <w:pPr>
              <w:pStyle w:val="TAL"/>
              <w:rPr>
                <w:del w:id="460" w:author="Kahn, Jason D. (Fed)" w:date="2021-08-24T16:57:00Z"/>
              </w:rPr>
            </w:pPr>
            <w:del w:id="461" w:author="Kahn, Jason D. (Fed)" w:date="2021-08-24T16:57:00Z">
              <w:r w:rsidRPr="0015688A" w:rsidDel="00D05B66">
                <w:delText>'0'</w:delText>
              </w:r>
            </w:del>
          </w:p>
        </w:tc>
        <w:tc>
          <w:tcPr>
            <w:tcW w:w="2160" w:type="dxa"/>
            <w:tcBorders>
              <w:top w:val="single" w:sz="4" w:space="0" w:color="auto"/>
              <w:bottom w:val="single" w:sz="4" w:space="0" w:color="auto"/>
            </w:tcBorders>
          </w:tcPr>
          <w:p w14:paraId="1B4E3DB0" w14:textId="5B0B0286" w:rsidR="00784A32" w:rsidRPr="0015688A" w:rsidDel="00D05B66" w:rsidRDefault="00784A32" w:rsidP="00354887">
            <w:pPr>
              <w:pStyle w:val="TAL"/>
              <w:rPr>
                <w:del w:id="462" w:author="Kahn, Jason D. (Fed)" w:date="2021-08-24T16:57:00Z"/>
              </w:rPr>
            </w:pPr>
            <w:del w:id="463" w:author="Kahn, Jason D. (Fed)" w:date="2021-08-24T16:57:00Z">
              <w:r w:rsidRPr="0015688A" w:rsidDel="00D05B66">
                <w:delText>No message body included</w:delText>
              </w:r>
            </w:del>
          </w:p>
        </w:tc>
        <w:tc>
          <w:tcPr>
            <w:tcW w:w="1463" w:type="dxa"/>
          </w:tcPr>
          <w:p w14:paraId="23A1573D" w14:textId="506CAE96" w:rsidR="00784A32" w:rsidRPr="0015688A" w:rsidDel="00D05B66" w:rsidRDefault="00784A32" w:rsidP="00354887">
            <w:pPr>
              <w:pStyle w:val="TAL"/>
              <w:rPr>
                <w:del w:id="464" w:author="Kahn, Jason D. (Fed)" w:date="2021-08-24T16:57:00Z"/>
              </w:rPr>
            </w:pPr>
          </w:p>
        </w:tc>
        <w:tc>
          <w:tcPr>
            <w:tcW w:w="1057" w:type="dxa"/>
          </w:tcPr>
          <w:p w14:paraId="7F9C91E1" w14:textId="74729D83" w:rsidR="00784A32" w:rsidRPr="0015688A" w:rsidDel="00D05B66" w:rsidRDefault="00784A32" w:rsidP="00354887">
            <w:pPr>
              <w:pStyle w:val="TAL"/>
              <w:rPr>
                <w:del w:id="465" w:author="Kahn, Jason D. (Fed)" w:date="2021-08-24T16:57:00Z"/>
              </w:rPr>
            </w:pPr>
          </w:p>
        </w:tc>
      </w:tr>
    </w:tbl>
    <w:p w14:paraId="5F9C6256" w14:textId="5D833A10" w:rsidR="00784A32" w:rsidRPr="0015688A" w:rsidRDefault="00784A32" w:rsidP="00784A32"/>
    <w:p w14:paraId="1B0A066E" w14:textId="77777777" w:rsidR="00581337" w:rsidRDefault="00581337" w:rsidP="00581337">
      <w:pPr>
        <w:rPr>
          <w:rFonts w:ascii="Arial" w:hAnsi="Arial" w:cs="Arial"/>
          <w:color w:val="FF0000"/>
          <w:sz w:val="24"/>
          <w:szCs w:val="24"/>
          <w:lang w:val="en-US"/>
        </w:rPr>
      </w:pPr>
      <w:r w:rsidRPr="0015688A">
        <w:rPr>
          <w:rFonts w:ascii="Arial" w:hAnsi="Arial" w:cs="Arial"/>
          <w:color w:val="FF0000"/>
          <w:sz w:val="24"/>
          <w:szCs w:val="24"/>
          <w:lang w:val="en-US"/>
        </w:rPr>
        <w:t>&lt;END OF CHANGES&gt;</w:t>
      </w:r>
    </w:p>
    <w:p w14:paraId="0E576D27" w14:textId="77777777" w:rsidR="00581337" w:rsidRPr="00DD5C3D" w:rsidRDefault="00581337" w:rsidP="00784A32"/>
    <w:sectPr w:rsidR="00581337" w:rsidRPr="00DD5C3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F759E" w14:textId="77777777" w:rsidR="00413D60" w:rsidRDefault="00413D60">
      <w:r>
        <w:separator/>
      </w:r>
    </w:p>
  </w:endnote>
  <w:endnote w:type="continuationSeparator" w:id="0">
    <w:p w14:paraId="04EAAE3E" w14:textId="77777777" w:rsidR="00413D60" w:rsidRDefault="00413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D6D4" w14:textId="77777777" w:rsidR="00581337" w:rsidRDefault="005813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E6569" w14:textId="77777777" w:rsidR="00413D60" w:rsidRDefault="00413D60">
      <w:r>
        <w:separator/>
      </w:r>
    </w:p>
  </w:footnote>
  <w:footnote w:type="continuationSeparator" w:id="0">
    <w:p w14:paraId="00759EB2" w14:textId="77777777" w:rsidR="00413D60" w:rsidRDefault="00413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1FC73" w14:textId="30EB1FCD" w:rsidR="00581337" w:rsidRDefault="005813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68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581337" w:rsidRDefault="005813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3DA23374" w:rsidR="00581337" w:rsidRDefault="0058133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68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581337" w:rsidRDefault="005813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4FF0601"/>
    <w:multiLevelType w:val="hybridMultilevel"/>
    <w:tmpl w:val="20B41D42"/>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12"/>
  </w:num>
  <w:num w:numId="6">
    <w:abstractNumId w:val="9"/>
  </w:num>
  <w:num w:numId="7">
    <w:abstractNumId w:val="10"/>
  </w:num>
  <w:num w:numId="8">
    <w:abstractNumId w:val="15"/>
  </w:num>
  <w:num w:numId="9">
    <w:abstractNumId w:val="22"/>
  </w:num>
  <w:num w:numId="10">
    <w:abstractNumId w:val="21"/>
  </w:num>
  <w:num w:numId="11">
    <w:abstractNumId w:val="13"/>
  </w:num>
  <w:num w:numId="12">
    <w:abstractNumId w:val="16"/>
  </w:num>
  <w:num w:numId="13">
    <w:abstractNumId w:val="14"/>
  </w:num>
  <w:num w:numId="14">
    <w:abstractNumId w:val="17"/>
  </w:num>
  <w:num w:numId="15">
    <w:abstractNumId w:val="20"/>
  </w:num>
  <w:num w:numId="16">
    <w:abstractNumId w:val="1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84"/>
    <w:rsid w:val="00033397"/>
    <w:rsid w:val="00040095"/>
    <w:rsid w:val="00051834"/>
    <w:rsid w:val="00054A22"/>
    <w:rsid w:val="00062023"/>
    <w:rsid w:val="000655A6"/>
    <w:rsid w:val="000670FE"/>
    <w:rsid w:val="00080512"/>
    <w:rsid w:val="000C47C3"/>
    <w:rsid w:val="000D58AB"/>
    <w:rsid w:val="000E25AB"/>
    <w:rsid w:val="00133525"/>
    <w:rsid w:val="00137932"/>
    <w:rsid w:val="0015688A"/>
    <w:rsid w:val="00157C95"/>
    <w:rsid w:val="00166FBC"/>
    <w:rsid w:val="00186926"/>
    <w:rsid w:val="001A4C42"/>
    <w:rsid w:val="001A7420"/>
    <w:rsid w:val="001B6637"/>
    <w:rsid w:val="001B7F04"/>
    <w:rsid w:val="001C21C3"/>
    <w:rsid w:val="001D02C2"/>
    <w:rsid w:val="001D621D"/>
    <w:rsid w:val="001F0C1D"/>
    <w:rsid w:val="001F1132"/>
    <w:rsid w:val="001F168B"/>
    <w:rsid w:val="00201E42"/>
    <w:rsid w:val="00225741"/>
    <w:rsid w:val="002347A2"/>
    <w:rsid w:val="002514EE"/>
    <w:rsid w:val="002675F0"/>
    <w:rsid w:val="00276ABC"/>
    <w:rsid w:val="002B6339"/>
    <w:rsid w:val="002E00EE"/>
    <w:rsid w:val="003172DC"/>
    <w:rsid w:val="00320201"/>
    <w:rsid w:val="0033407D"/>
    <w:rsid w:val="0035462D"/>
    <w:rsid w:val="00354887"/>
    <w:rsid w:val="003765B8"/>
    <w:rsid w:val="003C3971"/>
    <w:rsid w:val="003F4465"/>
    <w:rsid w:val="00413D60"/>
    <w:rsid w:val="004144A6"/>
    <w:rsid w:val="0041544A"/>
    <w:rsid w:val="00423334"/>
    <w:rsid w:val="00426F2F"/>
    <w:rsid w:val="004345EC"/>
    <w:rsid w:val="004631B4"/>
    <w:rsid w:val="00465515"/>
    <w:rsid w:val="004C4902"/>
    <w:rsid w:val="004D3578"/>
    <w:rsid w:val="004E213A"/>
    <w:rsid w:val="004F0988"/>
    <w:rsid w:val="004F3340"/>
    <w:rsid w:val="00530C26"/>
    <w:rsid w:val="0053388B"/>
    <w:rsid w:val="00535773"/>
    <w:rsid w:val="005377F9"/>
    <w:rsid w:val="00537B2A"/>
    <w:rsid w:val="00543E6C"/>
    <w:rsid w:val="00565087"/>
    <w:rsid w:val="00581337"/>
    <w:rsid w:val="00597B11"/>
    <w:rsid w:val="005A242E"/>
    <w:rsid w:val="005A4C86"/>
    <w:rsid w:val="005B0464"/>
    <w:rsid w:val="005D082D"/>
    <w:rsid w:val="005D1244"/>
    <w:rsid w:val="005D2E01"/>
    <w:rsid w:val="005D7526"/>
    <w:rsid w:val="005E4BB2"/>
    <w:rsid w:val="00602AEA"/>
    <w:rsid w:val="00614FDF"/>
    <w:rsid w:val="0063543D"/>
    <w:rsid w:val="00647114"/>
    <w:rsid w:val="00685E79"/>
    <w:rsid w:val="006A323F"/>
    <w:rsid w:val="006B30D0"/>
    <w:rsid w:val="006B3342"/>
    <w:rsid w:val="006C3D95"/>
    <w:rsid w:val="006E5C86"/>
    <w:rsid w:val="00701116"/>
    <w:rsid w:val="00713C44"/>
    <w:rsid w:val="00721633"/>
    <w:rsid w:val="007241C4"/>
    <w:rsid w:val="00734A5B"/>
    <w:rsid w:val="0074026F"/>
    <w:rsid w:val="007429F6"/>
    <w:rsid w:val="00744E76"/>
    <w:rsid w:val="00774DA4"/>
    <w:rsid w:val="007771CC"/>
    <w:rsid w:val="00781397"/>
    <w:rsid w:val="00781F0F"/>
    <w:rsid w:val="00784A32"/>
    <w:rsid w:val="007B600E"/>
    <w:rsid w:val="007F0F4A"/>
    <w:rsid w:val="007F5BF3"/>
    <w:rsid w:val="008028A4"/>
    <w:rsid w:val="00806B2F"/>
    <w:rsid w:val="00830747"/>
    <w:rsid w:val="00855A7B"/>
    <w:rsid w:val="008768CA"/>
    <w:rsid w:val="00896C4B"/>
    <w:rsid w:val="008972DB"/>
    <w:rsid w:val="008A5F41"/>
    <w:rsid w:val="008C384C"/>
    <w:rsid w:val="008F585E"/>
    <w:rsid w:val="0090271F"/>
    <w:rsid w:val="00902E23"/>
    <w:rsid w:val="009114D7"/>
    <w:rsid w:val="0091348E"/>
    <w:rsid w:val="009147D0"/>
    <w:rsid w:val="00917CCB"/>
    <w:rsid w:val="0092398D"/>
    <w:rsid w:val="00942EC2"/>
    <w:rsid w:val="009A1D55"/>
    <w:rsid w:val="009B7B5F"/>
    <w:rsid w:val="009E3B86"/>
    <w:rsid w:val="009F37B7"/>
    <w:rsid w:val="00A10F02"/>
    <w:rsid w:val="00A164B4"/>
    <w:rsid w:val="00A26956"/>
    <w:rsid w:val="00A27486"/>
    <w:rsid w:val="00A53724"/>
    <w:rsid w:val="00A56066"/>
    <w:rsid w:val="00A73129"/>
    <w:rsid w:val="00A8212F"/>
    <w:rsid w:val="00A82346"/>
    <w:rsid w:val="00A92BA1"/>
    <w:rsid w:val="00AC2BA2"/>
    <w:rsid w:val="00AC6BC6"/>
    <w:rsid w:val="00AE65E2"/>
    <w:rsid w:val="00B15449"/>
    <w:rsid w:val="00B82B2E"/>
    <w:rsid w:val="00B8623A"/>
    <w:rsid w:val="00B93002"/>
    <w:rsid w:val="00B93086"/>
    <w:rsid w:val="00B97141"/>
    <w:rsid w:val="00BA19ED"/>
    <w:rsid w:val="00BA4B8D"/>
    <w:rsid w:val="00BA6F5D"/>
    <w:rsid w:val="00BB1E03"/>
    <w:rsid w:val="00BB482A"/>
    <w:rsid w:val="00BB75A2"/>
    <w:rsid w:val="00BC0F7D"/>
    <w:rsid w:val="00BD7D31"/>
    <w:rsid w:val="00BE3255"/>
    <w:rsid w:val="00BF0030"/>
    <w:rsid w:val="00BF128E"/>
    <w:rsid w:val="00C0037C"/>
    <w:rsid w:val="00C074DD"/>
    <w:rsid w:val="00C1496A"/>
    <w:rsid w:val="00C33079"/>
    <w:rsid w:val="00C36A53"/>
    <w:rsid w:val="00C45231"/>
    <w:rsid w:val="00C72833"/>
    <w:rsid w:val="00C80F1D"/>
    <w:rsid w:val="00C93F40"/>
    <w:rsid w:val="00C95DD0"/>
    <w:rsid w:val="00CA3D0C"/>
    <w:rsid w:val="00CB438D"/>
    <w:rsid w:val="00CC25D8"/>
    <w:rsid w:val="00CE7E0E"/>
    <w:rsid w:val="00D05B66"/>
    <w:rsid w:val="00D35E6A"/>
    <w:rsid w:val="00D46F10"/>
    <w:rsid w:val="00D57972"/>
    <w:rsid w:val="00D675A9"/>
    <w:rsid w:val="00D738D6"/>
    <w:rsid w:val="00D755EB"/>
    <w:rsid w:val="00D76048"/>
    <w:rsid w:val="00D87E00"/>
    <w:rsid w:val="00D9134D"/>
    <w:rsid w:val="00DA0600"/>
    <w:rsid w:val="00DA7A03"/>
    <w:rsid w:val="00DB079F"/>
    <w:rsid w:val="00DB1818"/>
    <w:rsid w:val="00DC309B"/>
    <w:rsid w:val="00DC4DA2"/>
    <w:rsid w:val="00DC7838"/>
    <w:rsid w:val="00DD4C17"/>
    <w:rsid w:val="00DD5190"/>
    <w:rsid w:val="00DD5C3D"/>
    <w:rsid w:val="00DD74A5"/>
    <w:rsid w:val="00DE423F"/>
    <w:rsid w:val="00DF2B1F"/>
    <w:rsid w:val="00DF46FD"/>
    <w:rsid w:val="00DF5C04"/>
    <w:rsid w:val="00DF62CD"/>
    <w:rsid w:val="00E0217C"/>
    <w:rsid w:val="00E14A88"/>
    <w:rsid w:val="00E16509"/>
    <w:rsid w:val="00E437C0"/>
    <w:rsid w:val="00E44582"/>
    <w:rsid w:val="00E7471A"/>
    <w:rsid w:val="00E77645"/>
    <w:rsid w:val="00EA15B0"/>
    <w:rsid w:val="00EA5EA7"/>
    <w:rsid w:val="00EA6AFF"/>
    <w:rsid w:val="00EC4A25"/>
    <w:rsid w:val="00F025A2"/>
    <w:rsid w:val="00F04712"/>
    <w:rsid w:val="00F13360"/>
    <w:rsid w:val="00F16398"/>
    <w:rsid w:val="00F22EC7"/>
    <w:rsid w:val="00F325C8"/>
    <w:rsid w:val="00F404DB"/>
    <w:rsid w:val="00F454AF"/>
    <w:rsid w:val="00F56AAB"/>
    <w:rsid w:val="00F653B8"/>
    <w:rsid w:val="00F75894"/>
    <w:rsid w:val="00F86990"/>
    <w:rsid w:val="00F9008D"/>
    <w:rsid w:val="00F90406"/>
    <w:rsid w:val="00FA1266"/>
    <w:rsid w:val="00FC1192"/>
    <w:rsid w:val="00FC6E00"/>
    <w:rsid w:val="00FD1F0D"/>
    <w:rsid w:val="00FD2B6C"/>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4A88"/>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14A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E14A88"/>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14A8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14A88"/>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14A88"/>
    <w:pPr>
      <w:ind w:left="1701" w:hanging="1701"/>
      <w:outlineLvl w:val="4"/>
    </w:pPr>
    <w:rPr>
      <w:sz w:val="22"/>
    </w:rPr>
  </w:style>
  <w:style w:type="paragraph" w:styleId="Heading6">
    <w:name w:val="heading 6"/>
    <w:aliases w:val="T1,Header 6"/>
    <w:basedOn w:val="H6"/>
    <w:next w:val="Normal"/>
    <w:link w:val="Heading6Char"/>
    <w:qFormat/>
    <w:rsid w:val="00E14A88"/>
    <w:pPr>
      <w:outlineLvl w:val="5"/>
    </w:pPr>
  </w:style>
  <w:style w:type="paragraph" w:styleId="Heading7">
    <w:name w:val="heading 7"/>
    <w:basedOn w:val="H6"/>
    <w:next w:val="Normal"/>
    <w:link w:val="Heading7Char"/>
    <w:qFormat/>
    <w:rsid w:val="00E14A88"/>
    <w:pPr>
      <w:outlineLvl w:val="6"/>
    </w:pPr>
  </w:style>
  <w:style w:type="paragraph" w:styleId="Heading8">
    <w:name w:val="heading 8"/>
    <w:basedOn w:val="Heading1"/>
    <w:next w:val="Normal"/>
    <w:link w:val="Heading8Char"/>
    <w:qFormat/>
    <w:rsid w:val="00E14A88"/>
    <w:pPr>
      <w:ind w:left="0" w:firstLine="0"/>
      <w:outlineLvl w:val="7"/>
    </w:pPr>
  </w:style>
  <w:style w:type="paragraph" w:styleId="Heading9">
    <w:name w:val="heading 9"/>
    <w:basedOn w:val="Heading8"/>
    <w:next w:val="Normal"/>
    <w:link w:val="Heading9Char"/>
    <w:qFormat/>
    <w:rsid w:val="00E14A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14A88"/>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14A88"/>
    <w:pPr>
      <w:ind w:left="1418" w:hanging="1418"/>
    </w:pPr>
  </w:style>
  <w:style w:type="paragraph" w:styleId="TOC8">
    <w:name w:val="toc 8"/>
    <w:basedOn w:val="TOC1"/>
    <w:uiPriority w:val="39"/>
    <w:rsid w:val="00E14A88"/>
    <w:pPr>
      <w:spacing w:before="180"/>
      <w:ind w:left="2693" w:hanging="2693"/>
    </w:pPr>
    <w:rPr>
      <w:b/>
    </w:rPr>
  </w:style>
  <w:style w:type="paragraph" w:styleId="TOC1">
    <w:name w:val="toc 1"/>
    <w:uiPriority w:val="39"/>
    <w:rsid w:val="00E14A8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14A88"/>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14A8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4A8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14A8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14A88"/>
    <w:pPr>
      <w:ind w:left="1701" w:hanging="1701"/>
    </w:pPr>
  </w:style>
  <w:style w:type="paragraph" w:styleId="TOC4">
    <w:name w:val="toc 4"/>
    <w:basedOn w:val="TOC3"/>
    <w:uiPriority w:val="39"/>
    <w:rsid w:val="00E14A88"/>
    <w:pPr>
      <w:ind w:left="1418" w:hanging="1418"/>
    </w:pPr>
  </w:style>
  <w:style w:type="paragraph" w:styleId="TOC3">
    <w:name w:val="toc 3"/>
    <w:basedOn w:val="TOC2"/>
    <w:uiPriority w:val="39"/>
    <w:rsid w:val="00E14A88"/>
    <w:pPr>
      <w:ind w:left="1134" w:hanging="1134"/>
    </w:pPr>
  </w:style>
  <w:style w:type="paragraph" w:styleId="TOC2">
    <w:name w:val="toc 2"/>
    <w:basedOn w:val="TOC1"/>
    <w:uiPriority w:val="39"/>
    <w:rsid w:val="00E14A88"/>
    <w:pPr>
      <w:keepNext w:val="0"/>
      <w:spacing w:before="0"/>
      <w:ind w:left="851" w:hanging="851"/>
    </w:pPr>
    <w:rPr>
      <w:sz w:val="20"/>
    </w:rPr>
  </w:style>
  <w:style w:type="paragraph" w:styleId="Footer">
    <w:name w:val="footer"/>
    <w:basedOn w:val="Header"/>
    <w:link w:val="FooterChar"/>
    <w:rsid w:val="00E14A88"/>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14A88"/>
    <w:pPr>
      <w:outlineLvl w:val="9"/>
    </w:pPr>
  </w:style>
  <w:style w:type="paragraph" w:customStyle="1" w:styleId="NF">
    <w:name w:val="NF"/>
    <w:basedOn w:val="NO"/>
    <w:rsid w:val="00E14A88"/>
    <w:pPr>
      <w:keepNext/>
      <w:spacing w:after="0"/>
    </w:pPr>
    <w:rPr>
      <w:rFonts w:ascii="Arial" w:hAnsi="Arial"/>
      <w:sz w:val="18"/>
    </w:rPr>
  </w:style>
  <w:style w:type="paragraph" w:customStyle="1" w:styleId="NO">
    <w:name w:val="NO"/>
    <w:basedOn w:val="Normal"/>
    <w:link w:val="NOChar2"/>
    <w:rsid w:val="00E14A88"/>
    <w:pPr>
      <w:keepLines/>
      <w:ind w:left="1135" w:hanging="851"/>
    </w:pPr>
  </w:style>
  <w:style w:type="character" w:customStyle="1" w:styleId="NOChar2">
    <w:name w:val="NO Char2"/>
    <w:link w:val="NO"/>
    <w:locked/>
    <w:rsid w:val="00784A32"/>
  </w:style>
  <w:style w:type="paragraph" w:customStyle="1" w:styleId="PL">
    <w:name w:val="PL"/>
    <w:link w:val="PLChar"/>
    <w:rsid w:val="00E14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14A88"/>
    <w:pPr>
      <w:jc w:val="right"/>
    </w:pPr>
  </w:style>
  <w:style w:type="paragraph" w:customStyle="1" w:styleId="TAL">
    <w:name w:val="TAL"/>
    <w:basedOn w:val="Normal"/>
    <w:link w:val="TALChar"/>
    <w:qFormat/>
    <w:rsid w:val="00E14A88"/>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14A88"/>
    <w:rPr>
      <w:b/>
    </w:rPr>
  </w:style>
  <w:style w:type="paragraph" w:customStyle="1" w:styleId="TAC">
    <w:name w:val="TAC"/>
    <w:basedOn w:val="TAL"/>
    <w:link w:val="TACCar"/>
    <w:rsid w:val="00E14A88"/>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14A8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14A88"/>
    <w:pPr>
      <w:keepLines/>
      <w:ind w:left="1702" w:hanging="1418"/>
    </w:pPr>
  </w:style>
  <w:style w:type="character" w:customStyle="1" w:styleId="EXCar">
    <w:name w:val="EX Car"/>
    <w:link w:val="EX"/>
    <w:rsid w:val="00784A32"/>
  </w:style>
  <w:style w:type="paragraph" w:customStyle="1" w:styleId="FP">
    <w:name w:val="FP"/>
    <w:basedOn w:val="Normal"/>
    <w:rsid w:val="00E14A88"/>
    <w:pPr>
      <w:spacing w:after="0"/>
    </w:pPr>
  </w:style>
  <w:style w:type="paragraph" w:customStyle="1" w:styleId="NW">
    <w:name w:val="NW"/>
    <w:basedOn w:val="NO"/>
    <w:rsid w:val="00E14A88"/>
    <w:pPr>
      <w:spacing w:after="0"/>
    </w:pPr>
  </w:style>
  <w:style w:type="paragraph" w:customStyle="1" w:styleId="EW">
    <w:name w:val="EW"/>
    <w:basedOn w:val="EX"/>
    <w:rsid w:val="00E14A88"/>
    <w:pPr>
      <w:spacing w:after="0"/>
    </w:pPr>
  </w:style>
  <w:style w:type="paragraph" w:customStyle="1" w:styleId="B1">
    <w:name w:val="B1"/>
    <w:basedOn w:val="List"/>
    <w:link w:val="B1Char2"/>
    <w:rsid w:val="00E14A88"/>
  </w:style>
  <w:style w:type="paragraph" w:styleId="List">
    <w:name w:val="List"/>
    <w:basedOn w:val="Normal"/>
    <w:link w:val="ListChar1"/>
    <w:rsid w:val="00E14A88"/>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14A88"/>
    <w:pPr>
      <w:ind w:left="1985" w:hanging="1985"/>
    </w:pPr>
  </w:style>
  <w:style w:type="paragraph" w:styleId="TOC7">
    <w:name w:val="toc 7"/>
    <w:basedOn w:val="TOC6"/>
    <w:next w:val="Normal"/>
    <w:rsid w:val="00E14A88"/>
    <w:pPr>
      <w:ind w:left="2268" w:hanging="2268"/>
    </w:pPr>
  </w:style>
  <w:style w:type="paragraph" w:customStyle="1" w:styleId="EditorsNote">
    <w:name w:val="Editor's Note"/>
    <w:aliases w:val="EN,Editor's Noteormal"/>
    <w:basedOn w:val="NO"/>
    <w:link w:val="EditorsNoteChar"/>
    <w:rsid w:val="00E14A88"/>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14A88"/>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E14A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4A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14A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14A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14A88"/>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E14A8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14A88"/>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14A8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14A88"/>
  </w:style>
  <w:style w:type="paragraph" w:styleId="List2">
    <w:name w:val="List 2"/>
    <w:basedOn w:val="List"/>
    <w:link w:val="List2Char"/>
    <w:rsid w:val="00E14A88"/>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E14A88"/>
  </w:style>
  <w:style w:type="paragraph" w:styleId="List3">
    <w:name w:val="List 3"/>
    <w:basedOn w:val="List2"/>
    <w:link w:val="List3Char"/>
    <w:rsid w:val="00E14A88"/>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14A88"/>
  </w:style>
  <w:style w:type="paragraph" w:styleId="List4">
    <w:name w:val="List 4"/>
    <w:basedOn w:val="List3"/>
    <w:rsid w:val="00E14A88"/>
    <w:pPr>
      <w:ind w:left="1418"/>
    </w:pPr>
  </w:style>
  <w:style w:type="character" w:customStyle="1" w:styleId="B4Char">
    <w:name w:val="B4 Char"/>
    <w:link w:val="B4"/>
    <w:qFormat/>
    <w:rsid w:val="00784A32"/>
  </w:style>
  <w:style w:type="paragraph" w:customStyle="1" w:styleId="B5">
    <w:name w:val="B5"/>
    <w:basedOn w:val="List5"/>
    <w:link w:val="B5Char"/>
    <w:rsid w:val="00E14A88"/>
  </w:style>
  <w:style w:type="paragraph" w:styleId="List5">
    <w:name w:val="List 5"/>
    <w:basedOn w:val="List4"/>
    <w:rsid w:val="00E14A88"/>
    <w:pPr>
      <w:ind w:left="1702"/>
    </w:pPr>
  </w:style>
  <w:style w:type="character" w:customStyle="1" w:styleId="B5Char">
    <w:name w:val="B5 Char"/>
    <w:link w:val="B5"/>
    <w:qFormat/>
    <w:rsid w:val="00784A32"/>
  </w:style>
  <w:style w:type="paragraph" w:customStyle="1" w:styleId="ZTD">
    <w:name w:val="ZTD"/>
    <w:basedOn w:val="ZB"/>
    <w:rsid w:val="00E14A88"/>
    <w:pPr>
      <w:framePr w:hRule="auto" w:wrap="notBeside" w:y="852"/>
    </w:pPr>
    <w:rPr>
      <w:i w:val="0"/>
      <w:sz w:val="40"/>
    </w:rPr>
  </w:style>
  <w:style w:type="paragraph" w:customStyle="1" w:styleId="ZV">
    <w:name w:val="ZV"/>
    <w:basedOn w:val="ZU"/>
    <w:rsid w:val="00E14A88"/>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14A88"/>
    <w:pPr>
      <w:ind w:left="284"/>
    </w:pPr>
  </w:style>
  <w:style w:type="paragraph" w:styleId="Index1">
    <w:name w:val="index 1"/>
    <w:basedOn w:val="Normal"/>
    <w:rsid w:val="00E14A88"/>
    <w:pPr>
      <w:keepLines/>
      <w:spacing w:after="0"/>
    </w:pPr>
  </w:style>
  <w:style w:type="paragraph" w:styleId="ListNumber2">
    <w:name w:val="List Number 2"/>
    <w:basedOn w:val="ListNumber"/>
    <w:rsid w:val="00E14A88"/>
    <w:pPr>
      <w:ind w:left="851"/>
    </w:pPr>
  </w:style>
  <w:style w:type="paragraph" w:styleId="ListNumber">
    <w:name w:val="List Number"/>
    <w:basedOn w:val="List"/>
    <w:rsid w:val="00E14A88"/>
  </w:style>
  <w:style w:type="character" w:styleId="FootnoteReference">
    <w:name w:val="footnote reference"/>
    <w:rsid w:val="00E14A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4A8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14A88"/>
    <w:pPr>
      <w:ind w:left="851"/>
    </w:pPr>
  </w:style>
  <w:style w:type="paragraph" w:styleId="ListBullet">
    <w:name w:val="List Bullet"/>
    <w:aliases w:val="UL"/>
    <w:basedOn w:val="List"/>
    <w:rsid w:val="00E14A88"/>
  </w:style>
  <w:style w:type="paragraph" w:styleId="ListBullet3">
    <w:name w:val="List Bullet 3"/>
    <w:basedOn w:val="ListBullet2"/>
    <w:rsid w:val="00E14A88"/>
    <w:pPr>
      <w:ind w:left="1135"/>
    </w:pPr>
  </w:style>
  <w:style w:type="paragraph" w:styleId="ListBullet4">
    <w:name w:val="List Bullet 4"/>
    <w:basedOn w:val="ListBullet3"/>
    <w:rsid w:val="00E14A88"/>
    <w:pPr>
      <w:ind w:left="1418"/>
    </w:pPr>
  </w:style>
  <w:style w:type="paragraph" w:styleId="ListBullet5">
    <w:name w:val="List Bullet 5"/>
    <w:basedOn w:val="ListBullet4"/>
    <w:rsid w:val="00E14A88"/>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7472</Words>
  <Characters>42597</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49970</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cp:lastModifiedBy>
  <cp:revision>2</cp:revision>
  <cp:lastPrinted>2019-02-25T15:05:00Z</cp:lastPrinted>
  <dcterms:created xsi:type="dcterms:W3CDTF">2021-08-28T02:09:00Z</dcterms:created>
  <dcterms:modified xsi:type="dcterms:W3CDTF">2021-08-28T02:09:00Z</dcterms:modified>
</cp:coreProperties>
</file>